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7EDA1" w14:textId="53F3F91A" w:rsidR="006F4C30" w:rsidRDefault="006F4C30" w:rsidP="00BE56DE">
      <w:pPr>
        <w:overflowPunct w:val="0"/>
        <w:autoSpaceDE w:val="0"/>
        <w:autoSpaceDN w:val="0"/>
        <w:adjustRightInd w:val="0"/>
        <w:jc w:val="center"/>
        <w:rPr>
          <w:szCs w:val="20"/>
        </w:rPr>
      </w:pPr>
      <w:r w:rsidRPr="006F4C30">
        <w:rPr>
          <w:b/>
          <w:szCs w:val="20"/>
        </w:rPr>
        <w:t xml:space="preserve">                                                                                                                                        Projektas</w:t>
      </w:r>
    </w:p>
    <w:p w14:paraId="1EAABBFE" w14:textId="77777777" w:rsidR="00D12B44" w:rsidRDefault="00D12B44" w:rsidP="00BE56DE">
      <w:pPr>
        <w:overflowPunct w:val="0"/>
        <w:autoSpaceDE w:val="0"/>
        <w:autoSpaceDN w:val="0"/>
        <w:adjustRightInd w:val="0"/>
        <w:jc w:val="center"/>
        <w:rPr>
          <w:szCs w:val="20"/>
        </w:rPr>
      </w:pPr>
      <w:r>
        <w:rPr>
          <w:noProof/>
          <w:lang w:eastAsia="lt-LT"/>
        </w:rPr>
        <w:drawing>
          <wp:inline distT="0" distB="0" distL="0" distR="0" wp14:anchorId="72829414" wp14:editId="1677B17D">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6FAD0B9" w14:textId="77777777" w:rsidR="00D12B44" w:rsidRDefault="00D12B44" w:rsidP="00BE56DE">
      <w:pPr>
        <w:overflowPunct w:val="0"/>
        <w:autoSpaceDE w:val="0"/>
        <w:autoSpaceDN w:val="0"/>
        <w:adjustRightInd w:val="0"/>
        <w:jc w:val="center"/>
        <w:rPr>
          <w:b/>
          <w:szCs w:val="20"/>
        </w:rPr>
      </w:pPr>
      <w:r>
        <w:rPr>
          <w:b/>
        </w:rPr>
        <w:t>ANYKŠČIŲ RAJONO SAVIVALDYBĖS</w:t>
      </w:r>
    </w:p>
    <w:p w14:paraId="2F260DB1" w14:textId="77777777" w:rsidR="00D12B44" w:rsidRDefault="00D12B44" w:rsidP="00BE56DE">
      <w:pPr>
        <w:overflowPunct w:val="0"/>
        <w:autoSpaceDE w:val="0"/>
        <w:autoSpaceDN w:val="0"/>
        <w:adjustRightInd w:val="0"/>
        <w:jc w:val="center"/>
        <w:rPr>
          <w:b/>
          <w:szCs w:val="20"/>
        </w:rPr>
      </w:pPr>
      <w:r>
        <w:rPr>
          <w:b/>
        </w:rPr>
        <w:t>TARYBA</w:t>
      </w:r>
    </w:p>
    <w:p w14:paraId="61E819E3" w14:textId="77777777" w:rsidR="00D12B44" w:rsidRDefault="00D12B44" w:rsidP="00BE56DE">
      <w:pPr>
        <w:overflowPunct w:val="0"/>
        <w:autoSpaceDE w:val="0"/>
        <w:autoSpaceDN w:val="0"/>
        <w:adjustRightInd w:val="0"/>
        <w:jc w:val="center"/>
        <w:rPr>
          <w:b/>
          <w:sz w:val="28"/>
          <w:szCs w:val="20"/>
        </w:rPr>
      </w:pPr>
    </w:p>
    <w:p w14:paraId="543C010C" w14:textId="0860BD74" w:rsidR="00D12B44" w:rsidRPr="00BE56DE" w:rsidRDefault="00D12B44" w:rsidP="00BE56DE">
      <w:pPr>
        <w:overflowPunct w:val="0"/>
        <w:autoSpaceDE w:val="0"/>
        <w:autoSpaceDN w:val="0"/>
        <w:adjustRightInd w:val="0"/>
        <w:jc w:val="center"/>
        <w:rPr>
          <w:b/>
        </w:rPr>
      </w:pPr>
      <w:r>
        <w:rPr>
          <w:b/>
        </w:rPr>
        <w:t>SPRENDIMAS</w:t>
      </w:r>
    </w:p>
    <w:p w14:paraId="1D00FB55" w14:textId="2935424E" w:rsidR="009377E6" w:rsidRPr="0089373D" w:rsidRDefault="00CA716E" w:rsidP="00BE56DE">
      <w:pPr>
        <w:overflowPunct w:val="0"/>
        <w:autoSpaceDE w:val="0"/>
        <w:autoSpaceDN w:val="0"/>
        <w:adjustRightInd w:val="0"/>
        <w:jc w:val="center"/>
        <w:rPr>
          <w:b/>
          <w:caps/>
          <w:color w:val="000000" w:themeColor="text1"/>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927E86">
        <w:rPr>
          <w:b/>
          <w:caps/>
        </w:rPr>
        <w:t xml:space="preserve"> </w:t>
      </w:r>
      <w:r w:rsidR="00927E86" w:rsidRPr="0089373D">
        <w:rPr>
          <w:b/>
          <w:caps/>
          <w:color w:val="000000" w:themeColor="text1"/>
        </w:rPr>
        <w:t>a</w:t>
      </w:r>
      <w:r w:rsidR="006516ED" w:rsidRPr="0089373D">
        <w:rPr>
          <w:b/>
          <w:caps/>
          <w:color w:val="000000" w:themeColor="text1"/>
        </w:rPr>
        <w:t>nykščių antano vienuolio progimnazijai</w:t>
      </w:r>
      <w:r w:rsidR="0089373D" w:rsidRPr="0089373D">
        <w:rPr>
          <w:b/>
          <w:caps/>
          <w:color w:val="000000" w:themeColor="text1"/>
        </w:rPr>
        <w:t xml:space="preserve"> IR</w:t>
      </w:r>
      <w:r w:rsidR="0089373D" w:rsidRPr="0089373D">
        <w:rPr>
          <w:color w:val="000000" w:themeColor="text1"/>
        </w:rPr>
        <w:t xml:space="preserve"> </w:t>
      </w:r>
      <w:r w:rsidR="0089373D" w:rsidRPr="0089373D">
        <w:rPr>
          <w:b/>
          <w:color w:val="000000" w:themeColor="text1"/>
        </w:rPr>
        <w:t>A</w:t>
      </w:r>
      <w:r w:rsidR="0089373D" w:rsidRPr="0089373D">
        <w:rPr>
          <w:b/>
          <w:caps/>
          <w:color w:val="000000" w:themeColor="text1"/>
        </w:rPr>
        <w:t>NYKŠČIŲ ANTANO BARANAUSKO PAGRINDINEI MOKYKLAI</w:t>
      </w:r>
    </w:p>
    <w:p w14:paraId="49B6BAC7" w14:textId="77777777" w:rsidR="00D12B44" w:rsidRDefault="00F4521F" w:rsidP="00BE56DE">
      <w:pPr>
        <w:overflowPunct w:val="0"/>
        <w:autoSpaceDE w:val="0"/>
        <w:autoSpaceDN w:val="0"/>
        <w:adjustRightInd w:val="0"/>
        <w:jc w:val="center"/>
        <w:rPr>
          <w:b/>
          <w:caps/>
        </w:rPr>
      </w:pPr>
      <w:r w:rsidRPr="0089373D">
        <w:rPr>
          <w:b/>
          <w:caps/>
          <w:color w:val="000000" w:themeColor="text1"/>
        </w:rPr>
        <w:t>VALDYTI, NAUDOTI IR DISPONUOTI JUO PATIKĖJIMO TEISE</w:t>
      </w:r>
    </w:p>
    <w:p w14:paraId="02284867" w14:textId="77777777" w:rsidR="00D12B44" w:rsidRDefault="00D12B44" w:rsidP="00BE56DE">
      <w:pPr>
        <w:overflowPunct w:val="0"/>
        <w:autoSpaceDE w:val="0"/>
        <w:autoSpaceDN w:val="0"/>
        <w:adjustRightInd w:val="0"/>
        <w:jc w:val="center"/>
        <w:rPr>
          <w:szCs w:val="20"/>
        </w:rPr>
      </w:pPr>
    </w:p>
    <w:p w14:paraId="5E6E3E4E" w14:textId="22966C08" w:rsidR="00D12B44" w:rsidRDefault="00000000" w:rsidP="00BE56DE">
      <w:pPr>
        <w:overflowPunct w:val="0"/>
        <w:autoSpaceDE w:val="0"/>
        <w:autoSpaceDN w:val="0"/>
        <w:adjustRightInd w:val="0"/>
        <w:jc w:val="center"/>
        <w:rPr>
          <w:szCs w:val="20"/>
        </w:rPr>
      </w:pPr>
      <w:fldSimple w:instr=" FILLIN &quot;data&quot; \* MERGEFORMAT ">
        <w:r w:rsidR="006644EE">
          <w:t>202</w:t>
        </w:r>
        <w:r w:rsidR="00A3587D">
          <w:t>4</w:t>
        </w:r>
        <w:r w:rsidR="00642D47">
          <w:t xml:space="preserve"> m. </w:t>
        </w:r>
        <w:r w:rsidR="00A3587D">
          <w:t>liepos</w:t>
        </w:r>
        <w:r w:rsidR="00642D47">
          <w:t xml:space="preserve"> </w:t>
        </w:r>
        <w:r w:rsidR="00D06AD4">
          <w:t>25</w:t>
        </w:r>
        <w:r w:rsidR="006644EE">
          <w:t xml:space="preserve"> </w:t>
        </w:r>
        <w:r w:rsidR="00D12B44">
          <w:t>d.</w:t>
        </w:r>
      </w:fldSimple>
      <w:r w:rsidR="00BD414B">
        <w:t xml:space="preserve"> Nr. 1-T</w:t>
      </w:r>
      <w:r w:rsidR="006644EE">
        <w:t>-</w:t>
      </w:r>
      <w:r w:rsidR="00D06AD4">
        <w:t>235</w:t>
      </w:r>
      <w:r w:rsidR="00D12B44">
        <w:fldChar w:fldCharType="begin"/>
      </w:r>
      <w:r w:rsidR="00D12B44">
        <w:instrText xml:space="preserve"> FILLIN "indeksas" \* MERGEFORMAT </w:instrText>
      </w:r>
      <w:r w:rsidR="00D12B44">
        <w:fldChar w:fldCharType="end"/>
      </w:r>
    </w:p>
    <w:p w14:paraId="635E050B" w14:textId="0250C2F7" w:rsidR="00D12B44" w:rsidRPr="00BE56DE" w:rsidRDefault="00D12B44" w:rsidP="00BE56DE">
      <w:pPr>
        <w:overflowPunct w:val="0"/>
        <w:autoSpaceDE w:val="0"/>
        <w:autoSpaceDN w:val="0"/>
        <w:adjustRightInd w:val="0"/>
        <w:jc w:val="center"/>
        <w:rPr>
          <w:b/>
          <w:szCs w:val="20"/>
        </w:rPr>
      </w:pPr>
      <w:r>
        <w:t>Anykščiai</w:t>
      </w:r>
    </w:p>
    <w:p w14:paraId="28F4704F" w14:textId="77777777" w:rsidR="00D12B44" w:rsidRDefault="00D12B44" w:rsidP="00BE56DE">
      <w:pPr>
        <w:pStyle w:val="Pagrindinistekstas"/>
        <w:rPr>
          <w:bCs w:val="0"/>
        </w:rPr>
      </w:pPr>
    </w:p>
    <w:p w14:paraId="5797D0EB" w14:textId="0D992FB2" w:rsidR="006644EE" w:rsidRPr="0005149F" w:rsidRDefault="00D12B44" w:rsidP="007F2E90">
      <w:pPr>
        <w:pStyle w:val="Pagrindinistekstas"/>
        <w:spacing w:line="360" w:lineRule="auto"/>
        <w:ind w:firstLine="720"/>
        <w:rPr>
          <w:bCs w:val="0"/>
        </w:rPr>
      </w:pPr>
      <w:r>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5D7918" w:rsidRPr="005D7918">
        <w:rPr>
          <w:bCs w:val="0"/>
        </w:rPr>
        <w:t xml:space="preserve"> </w:t>
      </w:r>
      <w:r w:rsidR="00BA6EF4">
        <w:rPr>
          <w:bCs w:val="0"/>
        </w:rPr>
        <w:t>5 ir 6 punktais</w:t>
      </w:r>
      <w:r w:rsidR="00B2255E">
        <w:rPr>
          <w:bCs w:val="0"/>
        </w:rPr>
        <w:t>,</w:t>
      </w:r>
      <w:r w:rsidR="00E85627">
        <w:rPr>
          <w:bCs w:val="0"/>
        </w:rPr>
        <w:t xml:space="preserve"> </w:t>
      </w:r>
      <w:r w:rsidR="00F63DCB">
        <w:rPr>
          <w:bCs w:val="0"/>
        </w:rPr>
        <w:t xml:space="preserve">15 straipsnio 2 dalies 19 punktu, </w:t>
      </w:r>
      <w:r>
        <w:rPr>
          <w:bCs w:val="0"/>
        </w:rPr>
        <w:t xml:space="preserve">16 </w:t>
      </w:r>
      <w:r w:rsidR="005C4B96">
        <w:rPr>
          <w:bCs w:val="0"/>
        </w:rPr>
        <w:t>straipsnio 1 dalimi</w:t>
      </w:r>
      <w:r w:rsidR="00AC42D0">
        <w:rPr>
          <w:bCs w:val="0"/>
        </w:rPr>
        <w:t xml:space="preserve">, </w:t>
      </w:r>
      <w:r>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 xml:space="preserve">rajono savivaldybės tarybos 2020 m. rugpjūčio 27 d. sprendimu </w:t>
      </w:r>
      <w:bookmarkStart w:id="0" w:name="n_0"/>
      <w:r w:rsidR="00BE56DE" w:rsidRPr="00BE56DE">
        <w:rPr>
          <w:bCs w:val="0"/>
        </w:rPr>
        <w:t xml:space="preserve">Nr. 1-TS-257 </w:t>
      </w:r>
      <w:bookmarkEnd w:id="0"/>
      <w:r>
        <w:rPr>
          <w:bCs w:val="0"/>
        </w:rPr>
        <w:t xml:space="preserve">,,Dėl </w:t>
      </w:r>
      <w:r w:rsidRPr="0005149F">
        <w:rPr>
          <w:bCs w:val="0"/>
        </w:rPr>
        <w:t>Anykščių rajono savivaldybei nuosavybės teise priklausančio turto perdavimo valdyti, naudotis ir disponuoti juo patikėjimo teise</w:t>
      </w:r>
      <w:r w:rsidR="00231F62" w:rsidRPr="0005149F">
        <w:rPr>
          <w:bCs w:val="0"/>
        </w:rPr>
        <w:t xml:space="preserve"> tvarkos apraš</w:t>
      </w:r>
      <w:r w:rsidR="00013D02" w:rsidRPr="0005149F">
        <w:rPr>
          <w:bCs w:val="0"/>
        </w:rPr>
        <w:t>o patvirtinimo“,</w:t>
      </w:r>
      <w:r w:rsidR="00231F62" w:rsidRPr="0005149F">
        <w:rPr>
          <w:bCs w:val="0"/>
        </w:rPr>
        <w:t xml:space="preserve"> 4</w:t>
      </w:r>
      <w:r w:rsidR="009847B8" w:rsidRPr="0005149F">
        <w:rPr>
          <w:bCs w:val="0"/>
        </w:rPr>
        <w:t>, 19 ir 22 punktais</w:t>
      </w:r>
      <w:r w:rsidR="00231F62" w:rsidRPr="0005149F">
        <w:rPr>
          <w:bCs w:val="0"/>
        </w:rPr>
        <w:t>, 5</w:t>
      </w:r>
      <w:r w:rsidRPr="0005149F">
        <w:rPr>
          <w:bCs w:val="0"/>
        </w:rPr>
        <w:t>.</w:t>
      </w:r>
      <w:r w:rsidR="009847B8" w:rsidRPr="0005149F">
        <w:rPr>
          <w:bCs w:val="0"/>
        </w:rPr>
        <w:t>1 papunkčiu</w:t>
      </w:r>
      <w:r w:rsidR="006516ED" w:rsidRPr="0005149F">
        <w:rPr>
          <w:bCs w:val="0"/>
        </w:rPr>
        <w:t>, įgyvendin</w:t>
      </w:r>
      <w:r w:rsidR="00A3587D">
        <w:rPr>
          <w:bCs w:val="0"/>
        </w:rPr>
        <w:t xml:space="preserve">ant </w:t>
      </w:r>
      <w:r w:rsidR="007C2440">
        <w:rPr>
          <w:bCs w:val="0"/>
        </w:rPr>
        <w:t xml:space="preserve">projektą </w:t>
      </w:r>
      <w:r w:rsidR="00DA6FB7">
        <w:rPr>
          <w:bCs w:val="0"/>
        </w:rPr>
        <w:t>„Tūkstan</w:t>
      </w:r>
      <w:r w:rsidR="00F63DCB">
        <w:rPr>
          <w:bCs w:val="0"/>
        </w:rPr>
        <w:t>t</w:t>
      </w:r>
      <w:r w:rsidR="00DA6FB7">
        <w:rPr>
          <w:bCs w:val="0"/>
        </w:rPr>
        <w:t xml:space="preserve">mečio </w:t>
      </w:r>
      <w:r w:rsidR="00DA6FB7" w:rsidRPr="007C2440">
        <w:rPr>
          <w:bCs w:val="0"/>
          <w:color w:val="000000" w:themeColor="text1"/>
        </w:rPr>
        <w:t>mokyklos II“</w:t>
      </w:r>
      <w:r w:rsidR="007C2440">
        <w:rPr>
          <w:bCs w:val="0"/>
          <w:color w:val="000000" w:themeColor="text1"/>
        </w:rPr>
        <w:t xml:space="preserve"> Nr. 10-012-P-0001 </w:t>
      </w:r>
      <w:r w:rsidR="00E9325C" w:rsidRPr="007C2440">
        <w:rPr>
          <w:bCs w:val="0"/>
          <w:color w:val="000000" w:themeColor="text1"/>
        </w:rPr>
        <w:t>bei atsižvelgdama</w:t>
      </w:r>
      <w:r w:rsidR="009847B8" w:rsidRPr="007C2440">
        <w:rPr>
          <w:bCs w:val="0"/>
          <w:color w:val="000000" w:themeColor="text1"/>
        </w:rPr>
        <w:t xml:space="preserve"> į</w:t>
      </w:r>
      <w:r w:rsidR="009F4CAF" w:rsidRPr="007C2440">
        <w:rPr>
          <w:bCs w:val="0"/>
          <w:color w:val="000000" w:themeColor="text1"/>
        </w:rPr>
        <w:t xml:space="preserve"> </w:t>
      </w:r>
      <w:r w:rsidR="00927E86" w:rsidRPr="007C2440">
        <w:rPr>
          <w:bCs w:val="0"/>
          <w:color w:val="000000" w:themeColor="text1"/>
        </w:rPr>
        <w:t>biudžetin</w:t>
      </w:r>
      <w:r w:rsidR="00DA6FB7" w:rsidRPr="007C2440">
        <w:rPr>
          <w:bCs w:val="0"/>
          <w:color w:val="000000" w:themeColor="text1"/>
        </w:rPr>
        <w:t>ės</w:t>
      </w:r>
      <w:r w:rsidR="00927E86" w:rsidRPr="007C2440">
        <w:rPr>
          <w:bCs w:val="0"/>
          <w:color w:val="000000" w:themeColor="text1"/>
        </w:rPr>
        <w:t xml:space="preserve"> įstaig</w:t>
      </w:r>
      <w:r w:rsidR="00DA6FB7" w:rsidRPr="007C2440">
        <w:rPr>
          <w:bCs w:val="0"/>
          <w:color w:val="000000" w:themeColor="text1"/>
        </w:rPr>
        <w:t xml:space="preserve">os </w:t>
      </w:r>
      <w:r w:rsidR="006516ED" w:rsidRPr="007C2440">
        <w:rPr>
          <w:bCs w:val="0"/>
          <w:color w:val="000000" w:themeColor="text1"/>
        </w:rPr>
        <w:t>Anykščių Antano Vienuolio progimnazijos</w:t>
      </w:r>
      <w:r w:rsidR="00927E86" w:rsidRPr="007C2440">
        <w:rPr>
          <w:bCs w:val="0"/>
          <w:color w:val="000000" w:themeColor="text1"/>
        </w:rPr>
        <w:t xml:space="preserve"> 20</w:t>
      </w:r>
      <w:r w:rsidR="00A3587D" w:rsidRPr="007C2440">
        <w:rPr>
          <w:bCs w:val="0"/>
          <w:color w:val="000000" w:themeColor="text1"/>
        </w:rPr>
        <w:t>24</w:t>
      </w:r>
      <w:r w:rsidR="006516ED" w:rsidRPr="007C2440">
        <w:rPr>
          <w:bCs w:val="0"/>
          <w:color w:val="000000" w:themeColor="text1"/>
        </w:rPr>
        <w:t xml:space="preserve"> m. </w:t>
      </w:r>
      <w:r w:rsidR="00DA6FB7" w:rsidRPr="007C2440">
        <w:rPr>
          <w:bCs w:val="0"/>
          <w:color w:val="000000" w:themeColor="text1"/>
        </w:rPr>
        <w:t>birželio 19 d</w:t>
      </w:r>
      <w:r w:rsidR="006C5CD8" w:rsidRPr="007C2440">
        <w:rPr>
          <w:bCs w:val="0"/>
          <w:color w:val="000000" w:themeColor="text1"/>
        </w:rPr>
        <w:t>. prašymą Nr. S-</w:t>
      </w:r>
      <w:r w:rsidR="00DA6FB7" w:rsidRPr="007C2440">
        <w:rPr>
          <w:bCs w:val="0"/>
          <w:color w:val="000000" w:themeColor="text1"/>
        </w:rPr>
        <w:t>73</w:t>
      </w:r>
      <w:r w:rsidR="00A47F33" w:rsidRPr="007C2440">
        <w:rPr>
          <w:bCs w:val="0"/>
          <w:color w:val="000000" w:themeColor="text1"/>
        </w:rPr>
        <w:t xml:space="preserve"> „Dėl turto perdavimo</w:t>
      </w:r>
      <w:r w:rsidR="00DA6FB7" w:rsidRPr="007C2440">
        <w:rPr>
          <w:bCs w:val="0"/>
          <w:color w:val="000000" w:themeColor="text1"/>
        </w:rPr>
        <w:t xml:space="preserve"> patikėjimo teise</w:t>
      </w:r>
      <w:r w:rsidR="00A47F33" w:rsidRPr="007C2440">
        <w:rPr>
          <w:bCs w:val="0"/>
          <w:color w:val="000000" w:themeColor="text1"/>
        </w:rPr>
        <w:t>“</w:t>
      </w:r>
      <w:r w:rsidR="00DA6FB7" w:rsidRPr="007C2440">
        <w:rPr>
          <w:bCs w:val="0"/>
          <w:color w:val="000000" w:themeColor="text1"/>
        </w:rPr>
        <w:t xml:space="preserve"> ir</w:t>
      </w:r>
      <w:r w:rsidR="006B3826" w:rsidRPr="007C2440">
        <w:rPr>
          <w:bCs w:val="0"/>
          <w:color w:val="000000" w:themeColor="text1"/>
        </w:rPr>
        <w:t xml:space="preserve"> </w:t>
      </w:r>
      <w:r w:rsidR="00DA6FB7" w:rsidRPr="007C2440">
        <w:rPr>
          <w:bCs w:val="0"/>
          <w:color w:val="000000" w:themeColor="text1"/>
        </w:rPr>
        <w:t xml:space="preserve">Anykščių Antano </w:t>
      </w:r>
      <w:r w:rsidR="007C2440" w:rsidRPr="007C2440">
        <w:rPr>
          <w:bCs w:val="0"/>
          <w:color w:val="000000" w:themeColor="text1"/>
        </w:rPr>
        <w:t>Baranausko  pagrindinės m</w:t>
      </w:r>
      <w:r w:rsidR="00DA6FB7" w:rsidRPr="007C2440">
        <w:rPr>
          <w:bCs w:val="0"/>
          <w:color w:val="000000" w:themeColor="text1"/>
        </w:rPr>
        <w:t>okyklos 2024 m.</w:t>
      </w:r>
      <w:r w:rsidR="007C2440" w:rsidRPr="007C2440">
        <w:rPr>
          <w:bCs w:val="0"/>
          <w:color w:val="000000" w:themeColor="text1"/>
        </w:rPr>
        <w:t xml:space="preserve"> birželio 19 d. prašymą Nr. S-296</w:t>
      </w:r>
      <w:r w:rsidR="00DA6FB7" w:rsidRPr="007C2440">
        <w:rPr>
          <w:bCs w:val="0"/>
          <w:color w:val="000000" w:themeColor="text1"/>
        </w:rPr>
        <w:t xml:space="preserve"> „Dėl </w:t>
      </w:r>
      <w:r w:rsidR="007C2440" w:rsidRPr="007C2440">
        <w:rPr>
          <w:bCs w:val="0"/>
          <w:color w:val="000000" w:themeColor="text1"/>
        </w:rPr>
        <w:t>licencijų perdavimo</w:t>
      </w:r>
      <w:r w:rsidR="00DA6FB7" w:rsidRPr="007C2440">
        <w:rPr>
          <w:bCs w:val="0"/>
          <w:color w:val="000000" w:themeColor="text1"/>
        </w:rPr>
        <w:t>“</w:t>
      </w:r>
      <w:r w:rsidR="007C2440" w:rsidRPr="007C2440">
        <w:rPr>
          <w:bCs w:val="0"/>
          <w:color w:val="000000" w:themeColor="text1"/>
        </w:rPr>
        <w:t xml:space="preserve">, </w:t>
      </w:r>
      <w:r w:rsidRPr="007C2440">
        <w:rPr>
          <w:bCs w:val="0"/>
          <w:color w:val="000000" w:themeColor="text1"/>
        </w:rPr>
        <w:t xml:space="preserve">Anykščių </w:t>
      </w:r>
      <w:r w:rsidRPr="0005149F">
        <w:rPr>
          <w:bCs w:val="0"/>
        </w:rPr>
        <w:t>rajono savivaldybės taryba</w:t>
      </w:r>
      <w:r w:rsidR="006C5CD8" w:rsidRPr="0005149F">
        <w:rPr>
          <w:bCs w:val="0"/>
        </w:rPr>
        <w:t xml:space="preserve"> </w:t>
      </w:r>
      <w:r w:rsidRPr="0005149F">
        <w:rPr>
          <w:bCs w:val="0"/>
        </w:rPr>
        <w:t>n u s p r e n d ž i a:</w:t>
      </w:r>
    </w:p>
    <w:p w14:paraId="13AF94F2" w14:textId="3FA67CF2" w:rsidR="005D7918" w:rsidRPr="00CE7AE0" w:rsidRDefault="00D12B44" w:rsidP="007F2E90">
      <w:pPr>
        <w:pStyle w:val="Pagrindinistekstas"/>
        <w:numPr>
          <w:ilvl w:val="0"/>
          <w:numId w:val="5"/>
        </w:numPr>
        <w:tabs>
          <w:tab w:val="left" w:pos="851"/>
        </w:tabs>
        <w:spacing w:line="360" w:lineRule="auto"/>
        <w:ind w:left="0" w:firstLine="720"/>
        <w:rPr>
          <w:bCs w:val="0"/>
        </w:rPr>
      </w:pPr>
      <w:r w:rsidRPr="00CE7AE0">
        <w:rPr>
          <w:bCs w:val="0"/>
        </w:rPr>
        <w:t>Pe</w:t>
      </w:r>
      <w:r w:rsidR="00927E86" w:rsidRPr="00CE7AE0">
        <w:rPr>
          <w:bCs w:val="0"/>
        </w:rPr>
        <w:t>rduoti biudžetinei įstaigai A</w:t>
      </w:r>
      <w:r w:rsidR="006C5CD8" w:rsidRPr="00CE7AE0">
        <w:rPr>
          <w:bCs w:val="0"/>
        </w:rPr>
        <w:t>nykščių Antano</w:t>
      </w:r>
      <w:r w:rsidR="00BA6EF4" w:rsidRPr="00CE7AE0">
        <w:rPr>
          <w:bCs w:val="0"/>
        </w:rPr>
        <w:t xml:space="preserve"> Vienuolio progimnazijai</w:t>
      </w:r>
      <w:r w:rsidRPr="00CE7AE0">
        <w:rPr>
          <w:bCs w:val="0"/>
        </w:rPr>
        <w:t xml:space="preserve"> </w:t>
      </w:r>
      <w:r w:rsidR="00BA6EF4" w:rsidRPr="00CE7AE0">
        <w:rPr>
          <w:bCs w:val="0"/>
        </w:rPr>
        <w:t>(kodas 190046913</w:t>
      </w:r>
      <w:r w:rsidR="002D2F65" w:rsidRPr="00CE7AE0">
        <w:rPr>
          <w:bCs w:val="0"/>
        </w:rPr>
        <w:t xml:space="preserve">) </w:t>
      </w:r>
      <w:r w:rsidR="00BA6EF4" w:rsidRPr="00CE7AE0">
        <w:rPr>
          <w:bCs w:val="0"/>
        </w:rPr>
        <w:t>savarankiškųjų savivaldybių funkcijų – savivaldybės teritorijoje gyvenančių vaikų iki 16 metų mokymosi pagal privalomojo švietimo programas užtikrinimas ir švietimo pagalbos teikimo mokiniui, mokytojui, šeimai, mokyklai, vaiko minimalios priežiūros priemonių vykdymo organizavimas ir koordinavimas</w:t>
      </w:r>
      <w:r w:rsidR="00F63DCB">
        <w:rPr>
          <w:bCs w:val="0"/>
        </w:rPr>
        <w:t>, p</w:t>
      </w:r>
      <w:r w:rsidR="00F63DCB" w:rsidRPr="00F63DCB">
        <w:rPr>
          <w:bCs w:val="0"/>
        </w:rPr>
        <w:t>revencinių programų įgyvendinimo mokyklose užtikrinimas</w:t>
      </w:r>
      <w:r w:rsidR="00F63DCB">
        <w:rPr>
          <w:bCs w:val="0"/>
        </w:rPr>
        <w:t xml:space="preserve"> </w:t>
      </w:r>
      <w:r w:rsidR="004512C6" w:rsidRPr="00CE7AE0">
        <w:rPr>
          <w:bCs w:val="0"/>
        </w:rPr>
        <w:t xml:space="preserve"> </w:t>
      </w:r>
      <w:r w:rsidR="00B2255E" w:rsidRPr="00CE7AE0">
        <w:rPr>
          <w:bCs w:val="0"/>
        </w:rPr>
        <w:t>– įgyvendinimui,</w:t>
      </w:r>
      <w:r w:rsidRPr="00CE7AE0">
        <w:rPr>
          <w:bCs w:val="0"/>
        </w:rPr>
        <w:t xml:space="preserve"> patikėjimo teise valdyti, naudoti ir disponuoti</w:t>
      </w:r>
      <w:r w:rsidR="000C0A29" w:rsidRPr="00CE7AE0">
        <w:rPr>
          <w:bCs w:val="0"/>
        </w:rPr>
        <w:t xml:space="preserve"> juo</w:t>
      </w:r>
      <w:r w:rsidRPr="00CE7AE0">
        <w:rPr>
          <w:bCs w:val="0"/>
        </w:rPr>
        <w:t xml:space="preserve"> Anykščių rajono savivaldybei n</w:t>
      </w:r>
      <w:r w:rsidR="00927E86" w:rsidRPr="00CE7AE0">
        <w:rPr>
          <w:bCs w:val="0"/>
        </w:rPr>
        <w:t>uosavybės teise priklausantį</w:t>
      </w:r>
      <w:r w:rsidR="00A3587D" w:rsidRPr="00CE7AE0">
        <w:rPr>
          <w:bCs w:val="0"/>
        </w:rPr>
        <w:t xml:space="preserve"> </w:t>
      </w:r>
      <w:r w:rsidR="00B2255E" w:rsidRPr="00CE7AE0">
        <w:rPr>
          <w:bCs w:val="0"/>
        </w:rPr>
        <w:t>i</w:t>
      </w:r>
      <w:r w:rsidR="00116AA0" w:rsidRPr="00CE7AE0">
        <w:rPr>
          <w:bCs w:val="0"/>
        </w:rPr>
        <w:t>lga</w:t>
      </w:r>
      <w:r w:rsidR="005D7918" w:rsidRPr="00CE7AE0">
        <w:rPr>
          <w:bCs w:val="0"/>
        </w:rPr>
        <w:t xml:space="preserve">laikį </w:t>
      </w:r>
      <w:r w:rsidR="00A3587D" w:rsidRPr="00CE7AE0">
        <w:rPr>
          <w:bCs w:val="0"/>
        </w:rPr>
        <w:t>ne</w:t>
      </w:r>
      <w:r w:rsidR="005D7918" w:rsidRPr="00CE7AE0">
        <w:rPr>
          <w:bCs w:val="0"/>
        </w:rPr>
        <w:t>materialųjį</w:t>
      </w:r>
      <w:r w:rsidR="00BA6EF4" w:rsidRPr="00CE7AE0">
        <w:rPr>
          <w:bCs w:val="0"/>
        </w:rPr>
        <w:t xml:space="preserve"> </w:t>
      </w:r>
      <w:r w:rsidR="00116AA0" w:rsidRPr="00CE7AE0">
        <w:rPr>
          <w:bCs w:val="0"/>
        </w:rPr>
        <w:t>turtą</w:t>
      </w:r>
      <w:r w:rsidR="001F4631" w:rsidRPr="00CE7AE0">
        <w:rPr>
          <w:bCs w:val="0"/>
        </w:rPr>
        <w:t xml:space="preserve"> </w:t>
      </w:r>
      <w:r w:rsidR="00927E86" w:rsidRPr="00CE7AE0">
        <w:rPr>
          <w:bCs w:val="0"/>
        </w:rPr>
        <w:t>(</w:t>
      </w:r>
      <w:r w:rsidR="00F63DCB">
        <w:rPr>
          <w:bCs w:val="0"/>
        </w:rPr>
        <w:t>1 priedas).</w:t>
      </w:r>
    </w:p>
    <w:p w14:paraId="2558A694" w14:textId="2D1FA7F6" w:rsidR="00A3587D" w:rsidRPr="0005149F" w:rsidRDefault="00A3587D" w:rsidP="007F2E90">
      <w:pPr>
        <w:pStyle w:val="Pagrindinistekstas"/>
        <w:numPr>
          <w:ilvl w:val="0"/>
          <w:numId w:val="5"/>
        </w:numPr>
        <w:tabs>
          <w:tab w:val="left" w:pos="851"/>
        </w:tabs>
        <w:spacing w:line="360" w:lineRule="auto"/>
        <w:ind w:left="0" w:firstLine="720"/>
        <w:rPr>
          <w:bCs w:val="0"/>
        </w:rPr>
      </w:pPr>
      <w:r w:rsidRPr="00CE7AE0">
        <w:rPr>
          <w:bCs w:val="0"/>
        </w:rPr>
        <w:t>Perduoti biudžetinei įstaigai Anykš</w:t>
      </w:r>
      <w:r w:rsidR="007C2440">
        <w:rPr>
          <w:bCs w:val="0"/>
        </w:rPr>
        <w:t>čių Antano Baranausko pagrindinei</w:t>
      </w:r>
      <w:r w:rsidRPr="00CE7AE0">
        <w:rPr>
          <w:bCs w:val="0"/>
        </w:rPr>
        <w:t xml:space="preserve"> mokykla</w:t>
      </w:r>
      <w:r w:rsidR="007C2440">
        <w:rPr>
          <w:bCs w:val="0"/>
        </w:rPr>
        <w:t>i</w:t>
      </w:r>
      <w:r w:rsidRPr="00CE7AE0">
        <w:t xml:space="preserve"> </w:t>
      </w:r>
      <w:r w:rsidRPr="00CE7AE0">
        <w:rPr>
          <w:bCs w:val="0"/>
        </w:rPr>
        <w:t>(kodas 190047449) savarankiškųjų savivaldybių funkcijų – savivaldybės teritorijoje gyvenančių vaikų iki 16 metų mokymosi pagal privalomojo švietimo programas užtikrinimas ir švietimo pagalbos teikimo mokiniui, mokytojui, šeimai, mokyklai, vaiko minimalios priežiūros priemonių vykdymo organizavimas ir koordinavimas</w:t>
      </w:r>
      <w:r w:rsidR="00F63DCB">
        <w:rPr>
          <w:bCs w:val="0"/>
        </w:rPr>
        <w:t>, p</w:t>
      </w:r>
      <w:r w:rsidR="00F63DCB" w:rsidRPr="00F63DCB">
        <w:rPr>
          <w:bCs w:val="0"/>
        </w:rPr>
        <w:t>revencinių programų įgyvendinimo mokyklose užtikrinimas</w:t>
      </w:r>
      <w:r w:rsidRPr="00CE7AE0">
        <w:rPr>
          <w:bCs w:val="0"/>
        </w:rPr>
        <w:t xml:space="preserve"> – </w:t>
      </w:r>
      <w:r w:rsidRPr="00CE7AE0">
        <w:rPr>
          <w:bCs w:val="0"/>
        </w:rPr>
        <w:lastRenderedPageBreak/>
        <w:t xml:space="preserve">įgyvendinimui, patikėjimo </w:t>
      </w:r>
      <w:r w:rsidRPr="00A3587D">
        <w:rPr>
          <w:bCs w:val="0"/>
        </w:rPr>
        <w:t>teise valdyti, naudoti ir disponuoti juo Anykščių rajono savivaldybei nuosavybės teise priklausantį ilgalaikį nematerialųjį turtą (</w:t>
      </w:r>
      <w:r>
        <w:rPr>
          <w:bCs w:val="0"/>
        </w:rPr>
        <w:t>2</w:t>
      </w:r>
      <w:r w:rsidR="00F63DCB">
        <w:rPr>
          <w:bCs w:val="0"/>
        </w:rPr>
        <w:t xml:space="preserve"> priedas).</w:t>
      </w:r>
    </w:p>
    <w:p w14:paraId="741BA7A0" w14:textId="315081B3" w:rsidR="006644EE" w:rsidRPr="0005149F" w:rsidRDefault="00F63DCB" w:rsidP="007F2E90">
      <w:pPr>
        <w:pStyle w:val="Pagrindinistekstas"/>
        <w:tabs>
          <w:tab w:val="left" w:pos="851"/>
        </w:tabs>
        <w:spacing w:line="360" w:lineRule="auto"/>
        <w:ind w:firstLine="720"/>
        <w:rPr>
          <w:bCs w:val="0"/>
        </w:rPr>
      </w:pPr>
      <w:r>
        <w:rPr>
          <w:bCs w:val="0"/>
        </w:rPr>
        <w:t>3</w:t>
      </w:r>
      <w:r w:rsidR="006644EE" w:rsidRPr="0005149F">
        <w:rPr>
          <w:bCs w:val="0"/>
        </w:rPr>
        <w:t xml:space="preserve">. </w:t>
      </w:r>
      <w:r w:rsidR="00D12B44" w:rsidRPr="0005149F">
        <w:rPr>
          <w:bCs w:val="0"/>
        </w:rPr>
        <w:t>Į</w:t>
      </w:r>
      <w:r w:rsidR="008A3E04" w:rsidRPr="0005149F">
        <w:rPr>
          <w:bCs w:val="0"/>
        </w:rPr>
        <w:t>galioti Anykščių rajo</w:t>
      </w:r>
      <w:r w:rsidR="00FA1BED" w:rsidRPr="0005149F">
        <w:rPr>
          <w:bCs w:val="0"/>
        </w:rPr>
        <w:t>n</w:t>
      </w:r>
      <w:r w:rsidR="00927E86" w:rsidRPr="0005149F">
        <w:rPr>
          <w:bCs w:val="0"/>
        </w:rPr>
        <w:t>o savivaldybės ad</w:t>
      </w:r>
      <w:r w:rsidR="00FC11A5" w:rsidRPr="0005149F">
        <w:rPr>
          <w:bCs w:val="0"/>
        </w:rPr>
        <w:t>ministracijos direktorių</w:t>
      </w:r>
      <w:r w:rsidR="00F07EB7" w:rsidRPr="0005149F">
        <w:rPr>
          <w:bCs w:val="0"/>
        </w:rPr>
        <w:t xml:space="preserve"> </w:t>
      </w:r>
      <w:r w:rsidR="00707213" w:rsidRPr="0005149F">
        <w:rPr>
          <w:bCs w:val="0"/>
        </w:rPr>
        <w:t>Anykščių rajono savivaldybės vardu</w:t>
      </w:r>
      <w:r w:rsidR="008A3E04" w:rsidRPr="0005149F">
        <w:rPr>
          <w:bCs w:val="0"/>
        </w:rPr>
        <w:t xml:space="preserve"> </w:t>
      </w:r>
      <w:r w:rsidR="00D12B44" w:rsidRPr="0005149F">
        <w:rPr>
          <w:bCs w:val="0"/>
        </w:rPr>
        <w:t>pasirašyti</w:t>
      </w:r>
      <w:r w:rsidR="00FC11A5" w:rsidRPr="0005149F">
        <w:rPr>
          <w:bCs w:val="0"/>
        </w:rPr>
        <w:t xml:space="preserve"> šio sprendimo</w:t>
      </w:r>
      <w:r w:rsidR="00BA6EF4" w:rsidRPr="0005149F">
        <w:rPr>
          <w:bCs w:val="0"/>
        </w:rPr>
        <w:t xml:space="preserve"> 1 ir 2</w:t>
      </w:r>
      <w:r w:rsidR="00FC11A5" w:rsidRPr="0005149F">
        <w:rPr>
          <w:bCs w:val="0"/>
        </w:rPr>
        <w:t xml:space="preserve"> pried</w:t>
      </w:r>
      <w:r w:rsidR="00BA6EF4" w:rsidRPr="0005149F">
        <w:rPr>
          <w:bCs w:val="0"/>
        </w:rPr>
        <w:t>uose</w:t>
      </w:r>
      <w:r w:rsidR="00103421" w:rsidRPr="0005149F">
        <w:rPr>
          <w:bCs w:val="0"/>
        </w:rPr>
        <w:t xml:space="preserve"> nurodyto</w:t>
      </w:r>
      <w:r w:rsidR="00FA1BED" w:rsidRPr="0005149F">
        <w:rPr>
          <w:bCs w:val="0"/>
        </w:rPr>
        <w:t xml:space="preserve"> </w:t>
      </w:r>
      <w:r w:rsidR="00707213" w:rsidRPr="0005149F">
        <w:rPr>
          <w:bCs w:val="0"/>
        </w:rPr>
        <w:t>t</w:t>
      </w:r>
      <w:r w:rsidR="00D12B44" w:rsidRPr="0005149F">
        <w:rPr>
          <w:bCs w:val="0"/>
        </w:rPr>
        <w:t>urto</w:t>
      </w:r>
      <w:r w:rsidR="00707213" w:rsidRPr="0005149F">
        <w:rPr>
          <w:bCs w:val="0"/>
        </w:rPr>
        <w:t xml:space="preserve"> </w:t>
      </w:r>
      <w:r w:rsidR="00D12B44" w:rsidRPr="0005149F">
        <w:rPr>
          <w:bCs w:val="0"/>
        </w:rPr>
        <w:t>perda</w:t>
      </w:r>
      <w:r w:rsidR="006644EE" w:rsidRPr="0005149F">
        <w:rPr>
          <w:bCs w:val="0"/>
        </w:rPr>
        <w:t>vimo-priėmimo aktą.</w:t>
      </w:r>
    </w:p>
    <w:p w14:paraId="22960E05" w14:textId="25DFC1EC" w:rsidR="00CE5DDB" w:rsidRDefault="00CE5DDB" w:rsidP="007F2E90">
      <w:pPr>
        <w:pStyle w:val="Pagrindinistekstas"/>
        <w:spacing w:line="360" w:lineRule="auto"/>
        <w:ind w:firstLine="720"/>
        <w:rPr>
          <w:bCs w:val="0"/>
        </w:rPr>
      </w:pPr>
      <w:r w:rsidRPr="0005149F">
        <w:rPr>
          <w:szCs w:val="24"/>
        </w:rPr>
        <w:t xml:space="preserve">Šis sprendimas per vieną mėnesį gali būti skundžiamas Anykščių rajono savivaldybės tarybai (J. </w:t>
      </w:r>
      <w:r w:rsidRPr="00BA7FD1">
        <w:rPr>
          <w:szCs w:val="24"/>
        </w:rPr>
        <w:t>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71A48CA9" w14:textId="77777777" w:rsidR="00D12B44" w:rsidRDefault="00D12B44" w:rsidP="00BE56DE">
      <w:pPr>
        <w:pStyle w:val="Pagrindinistekstas"/>
        <w:spacing w:line="360" w:lineRule="auto"/>
      </w:pPr>
      <w:r>
        <w:t xml:space="preserve">    </w:t>
      </w:r>
    </w:p>
    <w:p w14:paraId="1ADFE49D" w14:textId="77777777" w:rsidR="000609EE" w:rsidRDefault="000609EE" w:rsidP="00BE56DE">
      <w:pPr>
        <w:pStyle w:val="Pagrindinistekstas"/>
        <w:spacing w:line="360" w:lineRule="auto"/>
      </w:pPr>
    </w:p>
    <w:p w14:paraId="1A521CAD" w14:textId="77777777" w:rsidR="000609EE" w:rsidRDefault="000609EE" w:rsidP="00BE56DE">
      <w:pPr>
        <w:pStyle w:val="Pagrindinistekstas"/>
        <w:spacing w:line="360" w:lineRule="auto"/>
      </w:pPr>
    </w:p>
    <w:p w14:paraId="5B22D0D1" w14:textId="77777777" w:rsidR="000609EE" w:rsidRPr="00CE5DDB" w:rsidRDefault="000609EE" w:rsidP="00BE56DE">
      <w:pPr>
        <w:pStyle w:val="Pagrindinistekstas"/>
        <w:spacing w:line="360" w:lineRule="auto"/>
        <w:rPr>
          <w:bCs w:val="0"/>
        </w:rPr>
      </w:pPr>
    </w:p>
    <w:p w14:paraId="50B52E19" w14:textId="3601C03B" w:rsidR="008E1262" w:rsidRDefault="00BE56DE" w:rsidP="00BE56DE">
      <w:pPr>
        <w:tabs>
          <w:tab w:val="right" w:pos="9638"/>
        </w:tabs>
        <w:overflowPunct w:val="0"/>
        <w:autoSpaceDE w:val="0"/>
        <w:autoSpaceDN w:val="0"/>
        <w:adjustRightInd w:val="0"/>
      </w:pPr>
      <w:r>
        <w:t>Meras</w:t>
      </w:r>
      <w:r>
        <w:tab/>
      </w:r>
      <w:r w:rsidR="000609EE">
        <w:t>Kęstutis Tubis</w:t>
      </w:r>
    </w:p>
    <w:p w14:paraId="06D4E610" w14:textId="77777777" w:rsidR="00BE56DE" w:rsidRDefault="00BE56DE" w:rsidP="00BE56DE">
      <w:pPr>
        <w:tabs>
          <w:tab w:val="right" w:pos="9638"/>
        </w:tabs>
        <w:overflowPunct w:val="0"/>
        <w:autoSpaceDE w:val="0"/>
        <w:autoSpaceDN w:val="0"/>
        <w:adjustRightInd w:val="0"/>
        <w:jc w:val="center"/>
      </w:pPr>
    </w:p>
    <w:p w14:paraId="0A51D76D" w14:textId="141F3A94" w:rsidR="007F2E90" w:rsidRDefault="007F2E90">
      <w:pPr>
        <w:spacing w:after="200"/>
        <w:rPr>
          <w:bCs/>
          <w:szCs w:val="20"/>
        </w:rPr>
      </w:pPr>
      <w:r>
        <w:br w:type="page"/>
      </w:r>
    </w:p>
    <w:p w14:paraId="30B347E2" w14:textId="3D86D5CE" w:rsidR="000C7758" w:rsidRDefault="000C7758" w:rsidP="000F5334">
      <w:pPr>
        <w:ind w:left="5529"/>
      </w:pPr>
      <w:r>
        <w:lastRenderedPageBreak/>
        <w:t>Anykščių rajono savivaldybės tarybos</w:t>
      </w:r>
    </w:p>
    <w:p w14:paraId="68D97C58" w14:textId="78C52297" w:rsidR="000C7758" w:rsidRDefault="00A3587D" w:rsidP="000F5334">
      <w:pPr>
        <w:ind w:left="5529"/>
      </w:pPr>
      <w:r>
        <w:t>2024</w:t>
      </w:r>
      <w:r w:rsidR="000C7758">
        <w:t xml:space="preserve"> m. </w:t>
      </w:r>
      <w:r>
        <w:t xml:space="preserve">liepos </w:t>
      </w:r>
      <w:r w:rsidR="007F2E90">
        <w:t>25</w:t>
      </w:r>
      <w:r>
        <w:t xml:space="preserve"> </w:t>
      </w:r>
      <w:r w:rsidR="000C7758">
        <w:t>d. sprendimo Nr. 1-T-</w:t>
      </w:r>
    </w:p>
    <w:p w14:paraId="7A84349A" w14:textId="3DCCE421" w:rsidR="000C7758" w:rsidRDefault="000C7758" w:rsidP="000F5334">
      <w:pPr>
        <w:ind w:left="5529"/>
      </w:pPr>
      <w:r>
        <w:t>1 priedas</w:t>
      </w:r>
    </w:p>
    <w:p w14:paraId="67208089" w14:textId="77777777" w:rsidR="000C7758" w:rsidRDefault="000C7758" w:rsidP="000C7758"/>
    <w:p w14:paraId="64F003D9" w14:textId="2709BF48" w:rsidR="000C7758" w:rsidRPr="0005149F" w:rsidRDefault="000C7758" w:rsidP="000C7758">
      <w:pPr>
        <w:jc w:val="center"/>
      </w:pPr>
      <w:r>
        <w:t xml:space="preserve">ANYKŠČIŲ RAJONO SAVIVALDYBEI NUOSAVYBĖS TEISE PRIKLAUSANČIO ILGALAIKIO </w:t>
      </w:r>
      <w:r w:rsidR="00A3587D">
        <w:t>NE</w:t>
      </w:r>
      <w:r>
        <w:t xml:space="preserve">MATERIALIOJO TURTO, PERDUODAMO VALDYTI NAUDOTI IR DISPONUOTI JUO PATIKĖJIMO TEISE </w:t>
      </w:r>
      <w:r w:rsidRPr="0005149F">
        <w:t>ANYKŠČIŲ ANTANO VIENUOLIO PROGIMNAZIJAI, SĄRAŠAS</w:t>
      </w:r>
    </w:p>
    <w:p w14:paraId="38260846" w14:textId="77777777" w:rsidR="003E6DE8" w:rsidRPr="0005149F" w:rsidRDefault="003E6DE8" w:rsidP="000C7758">
      <w:pPr>
        <w:jc w:val="center"/>
      </w:pPr>
    </w:p>
    <w:tbl>
      <w:tblPr>
        <w:tblpPr w:leftFromText="180" w:rightFromText="180" w:vertAnchor="text" w:tblpY="1"/>
        <w:tblOverlap w:val="neve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563"/>
        <w:gridCol w:w="934"/>
        <w:gridCol w:w="881"/>
        <w:gridCol w:w="1071"/>
        <w:gridCol w:w="1042"/>
        <w:gridCol w:w="1175"/>
        <w:gridCol w:w="1211"/>
      </w:tblGrid>
      <w:tr w:rsidR="008E158B" w:rsidRPr="0005149F" w14:paraId="21D80404" w14:textId="2B9E330A" w:rsidTr="003E6DE8">
        <w:trPr>
          <w:trHeight w:val="755"/>
        </w:trPr>
        <w:tc>
          <w:tcPr>
            <w:tcW w:w="551" w:type="dxa"/>
            <w:tcBorders>
              <w:top w:val="single" w:sz="4" w:space="0" w:color="auto"/>
              <w:left w:val="single" w:sz="4" w:space="0" w:color="auto"/>
              <w:bottom w:val="single" w:sz="4" w:space="0" w:color="auto"/>
              <w:right w:val="single" w:sz="4" w:space="0" w:color="auto"/>
            </w:tcBorders>
            <w:hideMark/>
          </w:tcPr>
          <w:p w14:paraId="5CA6D054" w14:textId="77777777" w:rsidR="008E158B" w:rsidRPr="008E158B" w:rsidRDefault="008E158B" w:rsidP="003E6DE8">
            <w:pPr>
              <w:rPr>
                <w:sz w:val="22"/>
                <w:szCs w:val="22"/>
              </w:rPr>
            </w:pPr>
            <w:r w:rsidRPr="008E158B">
              <w:rPr>
                <w:sz w:val="22"/>
                <w:szCs w:val="22"/>
              </w:rPr>
              <w:t>Eil.</w:t>
            </w:r>
          </w:p>
          <w:p w14:paraId="069320CD" w14:textId="77777777" w:rsidR="008E158B" w:rsidRPr="008E158B" w:rsidRDefault="008E158B" w:rsidP="003E6DE8">
            <w:pPr>
              <w:rPr>
                <w:sz w:val="22"/>
                <w:szCs w:val="22"/>
              </w:rPr>
            </w:pPr>
            <w:r w:rsidRPr="008E158B">
              <w:rPr>
                <w:sz w:val="22"/>
                <w:szCs w:val="22"/>
              </w:rPr>
              <w:t>Nr.</w:t>
            </w:r>
          </w:p>
        </w:tc>
        <w:tc>
          <w:tcPr>
            <w:tcW w:w="2563" w:type="dxa"/>
            <w:tcBorders>
              <w:top w:val="single" w:sz="4" w:space="0" w:color="auto"/>
              <w:left w:val="single" w:sz="4" w:space="0" w:color="auto"/>
              <w:bottom w:val="single" w:sz="4" w:space="0" w:color="auto"/>
              <w:right w:val="single" w:sz="4" w:space="0" w:color="auto"/>
            </w:tcBorders>
            <w:hideMark/>
          </w:tcPr>
          <w:p w14:paraId="555E1CBB" w14:textId="77777777" w:rsidR="008E158B" w:rsidRPr="008E158B" w:rsidRDefault="008E158B" w:rsidP="003E6DE8">
            <w:pPr>
              <w:jc w:val="center"/>
              <w:rPr>
                <w:sz w:val="22"/>
                <w:szCs w:val="22"/>
              </w:rPr>
            </w:pPr>
            <w:r w:rsidRPr="008E158B">
              <w:rPr>
                <w:sz w:val="22"/>
                <w:szCs w:val="22"/>
              </w:rPr>
              <w:t>Turto pavadinimas ir duomenys apie turtą</w:t>
            </w:r>
          </w:p>
        </w:tc>
        <w:tc>
          <w:tcPr>
            <w:tcW w:w="934" w:type="dxa"/>
            <w:tcBorders>
              <w:top w:val="single" w:sz="4" w:space="0" w:color="auto"/>
              <w:left w:val="single" w:sz="4" w:space="0" w:color="auto"/>
              <w:bottom w:val="single" w:sz="4" w:space="0" w:color="auto"/>
              <w:right w:val="single" w:sz="4" w:space="0" w:color="auto"/>
            </w:tcBorders>
            <w:hideMark/>
          </w:tcPr>
          <w:p w14:paraId="16811DFC" w14:textId="77777777" w:rsidR="008E158B" w:rsidRPr="008E158B" w:rsidRDefault="008E158B" w:rsidP="003E6DE8">
            <w:pPr>
              <w:jc w:val="center"/>
              <w:rPr>
                <w:sz w:val="22"/>
                <w:szCs w:val="22"/>
              </w:rPr>
            </w:pPr>
            <w:r w:rsidRPr="008E158B">
              <w:rPr>
                <w:sz w:val="22"/>
                <w:szCs w:val="22"/>
              </w:rPr>
              <w:t>Eil. Nr. apskaitoje</w:t>
            </w:r>
          </w:p>
        </w:tc>
        <w:tc>
          <w:tcPr>
            <w:tcW w:w="881" w:type="dxa"/>
            <w:tcBorders>
              <w:top w:val="single" w:sz="4" w:space="0" w:color="auto"/>
              <w:left w:val="single" w:sz="4" w:space="0" w:color="auto"/>
              <w:bottom w:val="single" w:sz="4" w:space="0" w:color="auto"/>
              <w:right w:val="single" w:sz="4" w:space="0" w:color="auto"/>
            </w:tcBorders>
            <w:hideMark/>
          </w:tcPr>
          <w:p w14:paraId="7267FD2C" w14:textId="77777777" w:rsidR="008E158B" w:rsidRPr="008E158B" w:rsidRDefault="008E158B" w:rsidP="003E6DE8">
            <w:pPr>
              <w:jc w:val="center"/>
              <w:rPr>
                <w:sz w:val="22"/>
                <w:szCs w:val="22"/>
              </w:rPr>
            </w:pPr>
            <w:r w:rsidRPr="008E158B">
              <w:rPr>
                <w:sz w:val="22"/>
                <w:szCs w:val="22"/>
              </w:rPr>
              <w:t>Kiekis, vnt.</w:t>
            </w:r>
          </w:p>
        </w:tc>
        <w:tc>
          <w:tcPr>
            <w:tcW w:w="1071" w:type="dxa"/>
            <w:tcBorders>
              <w:top w:val="single" w:sz="4" w:space="0" w:color="auto"/>
              <w:left w:val="single" w:sz="4" w:space="0" w:color="auto"/>
              <w:bottom w:val="single" w:sz="4" w:space="0" w:color="auto"/>
              <w:right w:val="single" w:sz="4" w:space="0" w:color="auto"/>
            </w:tcBorders>
            <w:hideMark/>
          </w:tcPr>
          <w:p w14:paraId="1A687CC5" w14:textId="5E54D0C4" w:rsidR="008E158B" w:rsidRPr="008E158B" w:rsidRDefault="008E158B" w:rsidP="003E6DE8">
            <w:pPr>
              <w:jc w:val="center"/>
              <w:rPr>
                <w:sz w:val="22"/>
                <w:szCs w:val="22"/>
              </w:rPr>
            </w:pPr>
            <w:r>
              <w:rPr>
                <w:sz w:val="22"/>
                <w:szCs w:val="22"/>
              </w:rPr>
              <w:t>Vnt. į</w:t>
            </w:r>
            <w:r w:rsidRPr="008E158B">
              <w:rPr>
                <w:sz w:val="22"/>
                <w:szCs w:val="22"/>
              </w:rPr>
              <w:t>sigijimo kaina, Eur</w:t>
            </w:r>
          </w:p>
        </w:tc>
        <w:tc>
          <w:tcPr>
            <w:tcW w:w="1042" w:type="dxa"/>
            <w:tcBorders>
              <w:top w:val="single" w:sz="4" w:space="0" w:color="auto"/>
              <w:left w:val="single" w:sz="4" w:space="0" w:color="auto"/>
              <w:bottom w:val="single" w:sz="4" w:space="0" w:color="auto"/>
              <w:right w:val="single" w:sz="4" w:space="0" w:color="auto"/>
            </w:tcBorders>
          </w:tcPr>
          <w:p w14:paraId="56EAE0FA" w14:textId="69EBBFB9" w:rsidR="008E158B" w:rsidRPr="008E158B" w:rsidRDefault="008E158B" w:rsidP="003E6DE8">
            <w:pPr>
              <w:jc w:val="center"/>
              <w:rPr>
                <w:sz w:val="22"/>
                <w:szCs w:val="22"/>
              </w:rPr>
            </w:pPr>
            <w:r w:rsidRPr="008E158B">
              <w:rPr>
                <w:sz w:val="22"/>
                <w:szCs w:val="22"/>
              </w:rPr>
              <w:t>Įsigijimo vertė, Eur</w:t>
            </w:r>
          </w:p>
        </w:tc>
        <w:tc>
          <w:tcPr>
            <w:tcW w:w="1175" w:type="dxa"/>
            <w:tcBorders>
              <w:top w:val="single" w:sz="4" w:space="0" w:color="auto"/>
              <w:left w:val="single" w:sz="4" w:space="0" w:color="auto"/>
              <w:bottom w:val="single" w:sz="4" w:space="0" w:color="auto"/>
              <w:right w:val="single" w:sz="4" w:space="0" w:color="auto"/>
            </w:tcBorders>
          </w:tcPr>
          <w:p w14:paraId="6F45EDDF" w14:textId="699612E4" w:rsidR="008E158B" w:rsidRPr="008E158B" w:rsidRDefault="008E158B" w:rsidP="003E6DE8">
            <w:pPr>
              <w:jc w:val="center"/>
              <w:rPr>
                <w:sz w:val="22"/>
                <w:szCs w:val="22"/>
              </w:rPr>
            </w:pPr>
            <w:r w:rsidRPr="008E158B">
              <w:rPr>
                <w:sz w:val="22"/>
                <w:szCs w:val="22"/>
              </w:rPr>
              <w:t>Likutinė vertė, Eur</w:t>
            </w:r>
          </w:p>
        </w:tc>
        <w:tc>
          <w:tcPr>
            <w:tcW w:w="1211" w:type="dxa"/>
            <w:tcBorders>
              <w:top w:val="single" w:sz="4" w:space="0" w:color="auto"/>
              <w:left w:val="single" w:sz="4" w:space="0" w:color="auto"/>
              <w:bottom w:val="single" w:sz="4" w:space="0" w:color="auto"/>
              <w:right w:val="single" w:sz="4" w:space="0" w:color="auto"/>
            </w:tcBorders>
          </w:tcPr>
          <w:p w14:paraId="6F18DD2C" w14:textId="5E7FDFDC" w:rsidR="008E158B" w:rsidRPr="008E158B" w:rsidRDefault="008E158B" w:rsidP="003E6DE8">
            <w:pPr>
              <w:jc w:val="center"/>
              <w:rPr>
                <w:sz w:val="22"/>
                <w:szCs w:val="22"/>
              </w:rPr>
            </w:pPr>
            <w:proofErr w:type="spellStart"/>
            <w:r w:rsidRPr="008E158B">
              <w:rPr>
                <w:sz w:val="22"/>
                <w:szCs w:val="22"/>
              </w:rPr>
              <w:t>Finansa</w:t>
            </w:r>
            <w:proofErr w:type="spellEnd"/>
            <w:r w:rsidR="003E6DE8">
              <w:rPr>
                <w:sz w:val="22"/>
                <w:szCs w:val="22"/>
              </w:rPr>
              <w:t>-</w:t>
            </w:r>
            <w:r w:rsidRPr="008E158B">
              <w:rPr>
                <w:sz w:val="22"/>
                <w:szCs w:val="22"/>
              </w:rPr>
              <w:t>vimo</w:t>
            </w:r>
            <w:r w:rsidR="003E6DE8">
              <w:rPr>
                <w:sz w:val="22"/>
                <w:szCs w:val="22"/>
              </w:rPr>
              <w:t xml:space="preserve"> </w:t>
            </w:r>
            <w:r w:rsidRPr="008E158B">
              <w:rPr>
                <w:sz w:val="22"/>
                <w:szCs w:val="22"/>
              </w:rPr>
              <w:t>šaltinis</w:t>
            </w:r>
          </w:p>
        </w:tc>
      </w:tr>
      <w:tr w:rsidR="008E158B" w:rsidRPr="0005149F" w14:paraId="008E1945" w14:textId="27E9D952" w:rsidTr="003E6DE8">
        <w:trPr>
          <w:trHeight w:val="674"/>
        </w:trPr>
        <w:tc>
          <w:tcPr>
            <w:tcW w:w="551" w:type="dxa"/>
            <w:tcBorders>
              <w:top w:val="single" w:sz="4" w:space="0" w:color="auto"/>
              <w:left w:val="single" w:sz="4" w:space="0" w:color="auto"/>
              <w:bottom w:val="single" w:sz="4" w:space="0" w:color="auto"/>
              <w:right w:val="single" w:sz="4" w:space="0" w:color="auto"/>
            </w:tcBorders>
          </w:tcPr>
          <w:p w14:paraId="771EC592" w14:textId="77777777" w:rsidR="008E158B" w:rsidRPr="008E158B" w:rsidRDefault="008E158B" w:rsidP="003E6DE8">
            <w:pPr>
              <w:rPr>
                <w:sz w:val="22"/>
                <w:szCs w:val="22"/>
              </w:rPr>
            </w:pPr>
            <w:r w:rsidRPr="008E158B">
              <w:rPr>
                <w:sz w:val="22"/>
                <w:szCs w:val="22"/>
              </w:rPr>
              <w:t>1.</w:t>
            </w:r>
          </w:p>
        </w:tc>
        <w:tc>
          <w:tcPr>
            <w:tcW w:w="2563" w:type="dxa"/>
            <w:tcBorders>
              <w:top w:val="single" w:sz="4" w:space="0" w:color="auto"/>
              <w:left w:val="single" w:sz="4" w:space="0" w:color="auto"/>
              <w:bottom w:val="single" w:sz="4" w:space="0" w:color="auto"/>
              <w:right w:val="single" w:sz="4" w:space="0" w:color="auto"/>
            </w:tcBorders>
          </w:tcPr>
          <w:p w14:paraId="728E741D" w14:textId="68F777A9" w:rsidR="008E158B" w:rsidRPr="008E158B" w:rsidRDefault="008E158B"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E0962F6" w14:textId="2894A6C5" w:rsidR="008E158B" w:rsidRPr="008E158B" w:rsidRDefault="008E158B"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9265CE6" w14:textId="2524C79F" w:rsidR="008E158B" w:rsidRPr="008E158B" w:rsidRDefault="003E6DE8" w:rsidP="003E6DE8">
            <w:pPr>
              <w:jc w:val="center"/>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FC69BC0" w14:textId="5A8FAF92" w:rsidR="008E158B" w:rsidRPr="008E158B" w:rsidRDefault="008E158B"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B7B8508" w14:textId="1107BE99" w:rsidR="008E158B"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DCE39A9" w14:textId="5A65BC63" w:rsidR="008E158B"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142EDD6" w14:textId="63C668AA" w:rsidR="008E158B" w:rsidRPr="008E158B" w:rsidRDefault="008E158B" w:rsidP="003E6DE8">
            <w:pPr>
              <w:jc w:val="right"/>
              <w:rPr>
                <w:sz w:val="22"/>
                <w:szCs w:val="22"/>
              </w:rPr>
            </w:pPr>
            <w:r>
              <w:rPr>
                <w:sz w:val="22"/>
                <w:szCs w:val="22"/>
              </w:rPr>
              <w:t>ES</w:t>
            </w:r>
          </w:p>
        </w:tc>
      </w:tr>
      <w:tr w:rsidR="003E6DE8" w:rsidRPr="0005149F" w14:paraId="71A565F4" w14:textId="77777777" w:rsidTr="003E6DE8">
        <w:trPr>
          <w:trHeight w:val="756"/>
        </w:trPr>
        <w:tc>
          <w:tcPr>
            <w:tcW w:w="551" w:type="dxa"/>
            <w:tcBorders>
              <w:top w:val="single" w:sz="4" w:space="0" w:color="auto"/>
              <w:left w:val="single" w:sz="4" w:space="0" w:color="auto"/>
              <w:bottom w:val="single" w:sz="4" w:space="0" w:color="auto"/>
              <w:right w:val="single" w:sz="4" w:space="0" w:color="auto"/>
            </w:tcBorders>
          </w:tcPr>
          <w:p w14:paraId="650A5CE2" w14:textId="064D2A7B" w:rsidR="003E6DE8" w:rsidRPr="008E158B" w:rsidRDefault="003E6DE8" w:rsidP="003E6DE8">
            <w:pPr>
              <w:rPr>
                <w:sz w:val="22"/>
                <w:szCs w:val="22"/>
              </w:rPr>
            </w:pPr>
            <w:r>
              <w:rPr>
                <w:sz w:val="22"/>
                <w:szCs w:val="22"/>
              </w:rPr>
              <w:t>2.</w:t>
            </w:r>
          </w:p>
        </w:tc>
        <w:tc>
          <w:tcPr>
            <w:tcW w:w="2563" w:type="dxa"/>
            <w:tcBorders>
              <w:top w:val="single" w:sz="4" w:space="0" w:color="auto"/>
              <w:left w:val="single" w:sz="4" w:space="0" w:color="auto"/>
              <w:bottom w:val="single" w:sz="4" w:space="0" w:color="auto"/>
              <w:right w:val="single" w:sz="4" w:space="0" w:color="auto"/>
            </w:tcBorders>
          </w:tcPr>
          <w:p w14:paraId="599A3F70" w14:textId="32F3EEF3"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D8096C3" w14:textId="5322A390"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9247FF9" w14:textId="72E9A97F" w:rsidR="003E6DE8" w:rsidRPr="008E158B" w:rsidRDefault="003E6DE8" w:rsidP="003E6DE8">
            <w:pPr>
              <w:jc w:val="center"/>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84E31B9" w14:textId="09185358"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AD65DDF" w14:textId="05420128"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CDC21C7" w14:textId="5033191F"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408D377" w14:textId="53579FF0" w:rsidR="003E6DE8" w:rsidRDefault="003E6DE8" w:rsidP="003E6DE8">
            <w:pPr>
              <w:jc w:val="right"/>
              <w:rPr>
                <w:sz w:val="22"/>
                <w:szCs w:val="22"/>
              </w:rPr>
            </w:pPr>
            <w:r>
              <w:rPr>
                <w:sz w:val="22"/>
                <w:szCs w:val="22"/>
              </w:rPr>
              <w:t>ES</w:t>
            </w:r>
          </w:p>
        </w:tc>
      </w:tr>
      <w:tr w:rsidR="003E6DE8" w:rsidRPr="0005149F" w14:paraId="5FFF48D5" w14:textId="77777777" w:rsidTr="003E6DE8">
        <w:trPr>
          <w:trHeight w:val="683"/>
        </w:trPr>
        <w:tc>
          <w:tcPr>
            <w:tcW w:w="551" w:type="dxa"/>
            <w:tcBorders>
              <w:top w:val="single" w:sz="4" w:space="0" w:color="auto"/>
              <w:left w:val="single" w:sz="4" w:space="0" w:color="auto"/>
              <w:bottom w:val="single" w:sz="4" w:space="0" w:color="auto"/>
              <w:right w:val="single" w:sz="4" w:space="0" w:color="auto"/>
            </w:tcBorders>
          </w:tcPr>
          <w:p w14:paraId="4A36D1CE" w14:textId="596367E8" w:rsidR="003E6DE8" w:rsidRPr="008E158B" w:rsidRDefault="003E6DE8" w:rsidP="003E6DE8">
            <w:pPr>
              <w:rPr>
                <w:sz w:val="22"/>
                <w:szCs w:val="22"/>
              </w:rPr>
            </w:pPr>
            <w:r>
              <w:rPr>
                <w:sz w:val="22"/>
                <w:szCs w:val="22"/>
              </w:rPr>
              <w:t>3.</w:t>
            </w:r>
          </w:p>
        </w:tc>
        <w:tc>
          <w:tcPr>
            <w:tcW w:w="2563" w:type="dxa"/>
            <w:tcBorders>
              <w:top w:val="single" w:sz="4" w:space="0" w:color="auto"/>
              <w:left w:val="single" w:sz="4" w:space="0" w:color="auto"/>
              <w:bottom w:val="single" w:sz="4" w:space="0" w:color="auto"/>
              <w:right w:val="single" w:sz="4" w:space="0" w:color="auto"/>
            </w:tcBorders>
          </w:tcPr>
          <w:p w14:paraId="341BB21D" w14:textId="6193453D"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58CDA0E" w14:textId="69D42061"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796048F" w14:textId="09EB26AC" w:rsidR="003E6DE8" w:rsidRPr="008E158B" w:rsidRDefault="003E6DE8" w:rsidP="003E6DE8">
            <w:pPr>
              <w:jc w:val="center"/>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4139A1A3" w14:textId="1D374A83"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AFAD330" w14:textId="6D3235A4"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384C4A2" w14:textId="3A40BB4E"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7785FC7" w14:textId="605E7A5F" w:rsidR="003E6DE8" w:rsidRDefault="003E6DE8" w:rsidP="003E6DE8">
            <w:pPr>
              <w:jc w:val="right"/>
              <w:rPr>
                <w:sz w:val="22"/>
                <w:szCs w:val="22"/>
              </w:rPr>
            </w:pPr>
            <w:r>
              <w:rPr>
                <w:sz w:val="22"/>
                <w:szCs w:val="22"/>
              </w:rPr>
              <w:t>ES</w:t>
            </w:r>
          </w:p>
        </w:tc>
      </w:tr>
      <w:tr w:rsidR="003E6DE8" w:rsidRPr="0005149F" w14:paraId="134C01BF" w14:textId="77777777" w:rsidTr="003E6DE8">
        <w:trPr>
          <w:trHeight w:val="764"/>
        </w:trPr>
        <w:tc>
          <w:tcPr>
            <w:tcW w:w="551" w:type="dxa"/>
            <w:tcBorders>
              <w:top w:val="single" w:sz="4" w:space="0" w:color="auto"/>
              <w:left w:val="single" w:sz="4" w:space="0" w:color="auto"/>
              <w:bottom w:val="single" w:sz="4" w:space="0" w:color="auto"/>
              <w:right w:val="single" w:sz="4" w:space="0" w:color="auto"/>
            </w:tcBorders>
          </w:tcPr>
          <w:p w14:paraId="18652371" w14:textId="55960419" w:rsidR="003E6DE8" w:rsidRPr="008E158B" w:rsidRDefault="003E6DE8" w:rsidP="003E6DE8">
            <w:pPr>
              <w:rPr>
                <w:sz w:val="22"/>
                <w:szCs w:val="22"/>
              </w:rPr>
            </w:pPr>
            <w:r>
              <w:rPr>
                <w:sz w:val="22"/>
                <w:szCs w:val="22"/>
              </w:rPr>
              <w:t>4.</w:t>
            </w:r>
          </w:p>
        </w:tc>
        <w:tc>
          <w:tcPr>
            <w:tcW w:w="2563" w:type="dxa"/>
            <w:tcBorders>
              <w:top w:val="single" w:sz="4" w:space="0" w:color="auto"/>
              <w:left w:val="single" w:sz="4" w:space="0" w:color="auto"/>
              <w:bottom w:val="single" w:sz="4" w:space="0" w:color="auto"/>
              <w:right w:val="single" w:sz="4" w:space="0" w:color="auto"/>
            </w:tcBorders>
          </w:tcPr>
          <w:p w14:paraId="7B0D57F3" w14:textId="59264E7D"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9F4046E" w14:textId="2D9DFF42"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15AD33E" w14:textId="21564565" w:rsidR="003E6DE8" w:rsidRPr="008E158B" w:rsidRDefault="003E6DE8" w:rsidP="003E6DE8">
            <w:pPr>
              <w:jc w:val="center"/>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466BEDA" w14:textId="05B0F2EF"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4B4760D" w14:textId="706479FC"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4A21CE27" w14:textId="59A8BD78"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DEE8AB5" w14:textId="3979876D" w:rsidR="003E6DE8" w:rsidRDefault="003E6DE8" w:rsidP="003E6DE8">
            <w:pPr>
              <w:jc w:val="right"/>
              <w:rPr>
                <w:sz w:val="22"/>
                <w:szCs w:val="22"/>
              </w:rPr>
            </w:pPr>
            <w:r>
              <w:rPr>
                <w:sz w:val="22"/>
                <w:szCs w:val="22"/>
              </w:rPr>
              <w:t>ES</w:t>
            </w:r>
          </w:p>
        </w:tc>
      </w:tr>
      <w:tr w:rsidR="003E6DE8" w:rsidRPr="0005149F" w14:paraId="26E1AF06" w14:textId="77777777" w:rsidTr="003E6DE8">
        <w:trPr>
          <w:trHeight w:val="703"/>
        </w:trPr>
        <w:tc>
          <w:tcPr>
            <w:tcW w:w="551" w:type="dxa"/>
            <w:tcBorders>
              <w:top w:val="single" w:sz="4" w:space="0" w:color="auto"/>
              <w:left w:val="single" w:sz="4" w:space="0" w:color="auto"/>
              <w:bottom w:val="single" w:sz="4" w:space="0" w:color="auto"/>
              <w:right w:val="single" w:sz="4" w:space="0" w:color="auto"/>
            </w:tcBorders>
          </w:tcPr>
          <w:p w14:paraId="2D774D6B" w14:textId="32F12BAF" w:rsidR="003E6DE8" w:rsidRPr="008E158B" w:rsidRDefault="003E6DE8" w:rsidP="003E6DE8">
            <w:pPr>
              <w:rPr>
                <w:sz w:val="22"/>
                <w:szCs w:val="22"/>
              </w:rPr>
            </w:pPr>
            <w:r>
              <w:rPr>
                <w:sz w:val="22"/>
                <w:szCs w:val="22"/>
              </w:rPr>
              <w:t>5.</w:t>
            </w:r>
          </w:p>
        </w:tc>
        <w:tc>
          <w:tcPr>
            <w:tcW w:w="2563" w:type="dxa"/>
            <w:tcBorders>
              <w:top w:val="single" w:sz="4" w:space="0" w:color="auto"/>
              <w:left w:val="single" w:sz="4" w:space="0" w:color="auto"/>
              <w:bottom w:val="single" w:sz="4" w:space="0" w:color="auto"/>
              <w:right w:val="single" w:sz="4" w:space="0" w:color="auto"/>
            </w:tcBorders>
          </w:tcPr>
          <w:p w14:paraId="54E1D9B0" w14:textId="7843670A"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77690A47" w14:textId="4CD4E990"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3BC41BA" w14:textId="1F1107C4"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83240D5" w14:textId="6B63A47F"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AEDF10F" w14:textId="68AA821D"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545C9CF" w14:textId="704E749D"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15BB955" w14:textId="0CDCA253" w:rsidR="003E6DE8" w:rsidRDefault="003E6DE8" w:rsidP="003E6DE8">
            <w:pPr>
              <w:jc w:val="right"/>
              <w:rPr>
                <w:sz w:val="22"/>
                <w:szCs w:val="22"/>
              </w:rPr>
            </w:pPr>
            <w:r>
              <w:rPr>
                <w:sz w:val="22"/>
                <w:szCs w:val="22"/>
              </w:rPr>
              <w:t>ES</w:t>
            </w:r>
          </w:p>
        </w:tc>
      </w:tr>
      <w:tr w:rsidR="003E6DE8" w:rsidRPr="0005149F" w14:paraId="4A132084" w14:textId="77777777" w:rsidTr="003E6DE8">
        <w:trPr>
          <w:trHeight w:val="502"/>
        </w:trPr>
        <w:tc>
          <w:tcPr>
            <w:tcW w:w="551" w:type="dxa"/>
            <w:tcBorders>
              <w:top w:val="single" w:sz="4" w:space="0" w:color="auto"/>
              <w:left w:val="single" w:sz="4" w:space="0" w:color="auto"/>
              <w:bottom w:val="single" w:sz="4" w:space="0" w:color="auto"/>
              <w:right w:val="single" w:sz="4" w:space="0" w:color="auto"/>
            </w:tcBorders>
          </w:tcPr>
          <w:p w14:paraId="6FDDFB17" w14:textId="64C4AEFD" w:rsidR="003E6DE8" w:rsidRPr="008E158B" w:rsidRDefault="003E6DE8" w:rsidP="003E6DE8">
            <w:pPr>
              <w:rPr>
                <w:sz w:val="22"/>
                <w:szCs w:val="22"/>
              </w:rPr>
            </w:pPr>
            <w:r>
              <w:rPr>
                <w:sz w:val="22"/>
                <w:szCs w:val="22"/>
              </w:rPr>
              <w:t>6.</w:t>
            </w:r>
          </w:p>
        </w:tc>
        <w:tc>
          <w:tcPr>
            <w:tcW w:w="2563" w:type="dxa"/>
            <w:tcBorders>
              <w:top w:val="single" w:sz="4" w:space="0" w:color="auto"/>
              <w:left w:val="single" w:sz="4" w:space="0" w:color="auto"/>
              <w:bottom w:val="single" w:sz="4" w:space="0" w:color="auto"/>
              <w:right w:val="single" w:sz="4" w:space="0" w:color="auto"/>
            </w:tcBorders>
          </w:tcPr>
          <w:p w14:paraId="31F694AC" w14:textId="074C043A"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BB252F0" w14:textId="0A4ACFC8"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324B3D3" w14:textId="7311F3A9"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213A269" w14:textId="12BD8997"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164A5A2F" w14:textId="0C542E9D"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D726DDA" w14:textId="148CFED3"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9ED278C" w14:textId="0018AA91" w:rsidR="003E6DE8" w:rsidRDefault="003E6DE8" w:rsidP="003E6DE8">
            <w:pPr>
              <w:jc w:val="right"/>
              <w:rPr>
                <w:sz w:val="22"/>
                <w:szCs w:val="22"/>
              </w:rPr>
            </w:pPr>
            <w:r>
              <w:rPr>
                <w:sz w:val="22"/>
                <w:szCs w:val="22"/>
              </w:rPr>
              <w:t>ES</w:t>
            </w:r>
          </w:p>
        </w:tc>
      </w:tr>
      <w:tr w:rsidR="003E6DE8" w:rsidRPr="0005149F" w14:paraId="2E629B7C" w14:textId="77777777" w:rsidTr="003E6DE8">
        <w:trPr>
          <w:trHeight w:val="725"/>
        </w:trPr>
        <w:tc>
          <w:tcPr>
            <w:tcW w:w="551" w:type="dxa"/>
            <w:tcBorders>
              <w:top w:val="single" w:sz="4" w:space="0" w:color="auto"/>
              <w:left w:val="single" w:sz="4" w:space="0" w:color="auto"/>
              <w:bottom w:val="single" w:sz="4" w:space="0" w:color="auto"/>
              <w:right w:val="single" w:sz="4" w:space="0" w:color="auto"/>
            </w:tcBorders>
          </w:tcPr>
          <w:p w14:paraId="282A179A" w14:textId="687A1E50" w:rsidR="003E6DE8" w:rsidRPr="008E158B" w:rsidRDefault="003E6DE8" w:rsidP="003E6DE8">
            <w:pPr>
              <w:rPr>
                <w:sz w:val="22"/>
                <w:szCs w:val="22"/>
              </w:rPr>
            </w:pPr>
            <w:r>
              <w:rPr>
                <w:sz w:val="22"/>
                <w:szCs w:val="22"/>
              </w:rPr>
              <w:t>7.</w:t>
            </w:r>
          </w:p>
        </w:tc>
        <w:tc>
          <w:tcPr>
            <w:tcW w:w="2563" w:type="dxa"/>
            <w:tcBorders>
              <w:top w:val="single" w:sz="4" w:space="0" w:color="auto"/>
              <w:left w:val="single" w:sz="4" w:space="0" w:color="auto"/>
              <w:bottom w:val="single" w:sz="4" w:space="0" w:color="auto"/>
              <w:right w:val="single" w:sz="4" w:space="0" w:color="auto"/>
            </w:tcBorders>
          </w:tcPr>
          <w:p w14:paraId="71D830BB" w14:textId="4D541BD8"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DD26235" w14:textId="2EBD1CE4"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B0E50DC" w14:textId="280A1BC4"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4F40FE4F" w14:textId="26D7E5E0"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B68F63E" w14:textId="439A9AA4"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4BB5E52" w14:textId="1D2B5E5F"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31E59AA" w14:textId="23D01F5B" w:rsidR="003E6DE8" w:rsidRDefault="003E6DE8" w:rsidP="003E6DE8">
            <w:pPr>
              <w:jc w:val="right"/>
              <w:rPr>
                <w:sz w:val="22"/>
                <w:szCs w:val="22"/>
              </w:rPr>
            </w:pPr>
            <w:r>
              <w:rPr>
                <w:sz w:val="22"/>
                <w:szCs w:val="22"/>
              </w:rPr>
              <w:t>ES</w:t>
            </w:r>
          </w:p>
        </w:tc>
      </w:tr>
      <w:tr w:rsidR="003E6DE8" w:rsidRPr="0005149F" w14:paraId="3AA81CB5" w14:textId="77777777" w:rsidTr="003E6DE8">
        <w:trPr>
          <w:trHeight w:val="665"/>
        </w:trPr>
        <w:tc>
          <w:tcPr>
            <w:tcW w:w="551" w:type="dxa"/>
            <w:tcBorders>
              <w:top w:val="single" w:sz="4" w:space="0" w:color="auto"/>
              <w:left w:val="single" w:sz="4" w:space="0" w:color="auto"/>
              <w:bottom w:val="single" w:sz="4" w:space="0" w:color="auto"/>
              <w:right w:val="single" w:sz="4" w:space="0" w:color="auto"/>
            </w:tcBorders>
          </w:tcPr>
          <w:p w14:paraId="19EAB487" w14:textId="2FE9CD50" w:rsidR="003E6DE8" w:rsidRPr="008E158B" w:rsidRDefault="003E6DE8" w:rsidP="003E6DE8">
            <w:pPr>
              <w:rPr>
                <w:sz w:val="22"/>
                <w:szCs w:val="22"/>
              </w:rPr>
            </w:pPr>
            <w:r>
              <w:rPr>
                <w:sz w:val="22"/>
                <w:szCs w:val="22"/>
              </w:rPr>
              <w:t>8.</w:t>
            </w:r>
          </w:p>
        </w:tc>
        <w:tc>
          <w:tcPr>
            <w:tcW w:w="2563" w:type="dxa"/>
            <w:tcBorders>
              <w:top w:val="single" w:sz="4" w:space="0" w:color="auto"/>
              <w:left w:val="single" w:sz="4" w:space="0" w:color="auto"/>
              <w:bottom w:val="single" w:sz="4" w:space="0" w:color="auto"/>
              <w:right w:val="single" w:sz="4" w:space="0" w:color="auto"/>
            </w:tcBorders>
          </w:tcPr>
          <w:p w14:paraId="5C1C61BA" w14:textId="024FAC6C"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7DE0FBC" w14:textId="45964DDA"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D0E801B" w14:textId="32357AE4"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055595D" w14:textId="48B84D60"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551F831" w14:textId="617D3FD4"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4AB1424" w14:textId="1D068DB2"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2308697" w14:textId="1F76ABCD" w:rsidR="003E6DE8" w:rsidRDefault="003E6DE8" w:rsidP="003E6DE8">
            <w:pPr>
              <w:jc w:val="right"/>
              <w:rPr>
                <w:sz w:val="22"/>
                <w:szCs w:val="22"/>
              </w:rPr>
            </w:pPr>
            <w:r>
              <w:rPr>
                <w:sz w:val="22"/>
                <w:szCs w:val="22"/>
              </w:rPr>
              <w:t>ES</w:t>
            </w:r>
          </w:p>
        </w:tc>
      </w:tr>
      <w:tr w:rsidR="003E6DE8" w:rsidRPr="0005149F" w14:paraId="1C991778" w14:textId="77777777" w:rsidTr="003E6DE8">
        <w:trPr>
          <w:trHeight w:val="747"/>
        </w:trPr>
        <w:tc>
          <w:tcPr>
            <w:tcW w:w="551" w:type="dxa"/>
            <w:tcBorders>
              <w:top w:val="single" w:sz="4" w:space="0" w:color="auto"/>
              <w:left w:val="single" w:sz="4" w:space="0" w:color="auto"/>
              <w:bottom w:val="single" w:sz="4" w:space="0" w:color="auto"/>
              <w:right w:val="single" w:sz="4" w:space="0" w:color="auto"/>
            </w:tcBorders>
          </w:tcPr>
          <w:p w14:paraId="5B659FA2" w14:textId="4E65FF4D" w:rsidR="003E6DE8" w:rsidRPr="008E158B" w:rsidRDefault="003E6DE8" w:rsidP="003E6DE8">
            <w:pPr>
              <w:rPr>
                <w:sz w:val="22"/>
                <w:szCs w:val="22"/>
              </w:rPr>
            </w:pPr>
            <w:r>
              <w:rPr>
                <w:sz w:val="22"/>
                <w:szCs w:val="22"/>
              </w:rPr>
              <w:t>9.</w:t>
            </w:r>
          </w:p>
        </w:tc>
        <w:tc>
          <w:tcPr>
            <w:tcW w:w="2563" w:type="dxa"/>
            <w:tcBorders>
              <w:top w:val="single" w:sz="4" w:space="0" w:color="auto"/>
              <w:left w:val="single" w:sz="4" w:space="0" w:color="auto"/>
              <w:bottom w:val="single" w:sz="4" w:space="0" w:color="auto"/>
              <w:right w:val="single" w:sz="4" w:space="0" w:color="auto"/>
            </w:tcBorders>
          </w:tcPr>
          <w:p w14:paraId="64A9E616" w14:textId="06C6D4C3"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4ECCAD5" w14:textId="14DCFC88"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B2E3C58" w14:textId="7CD0B004" w:rsidR="003E6DE8"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7CDFC8B" w14:textId="6CFD75A6"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45E5502" w14:textId="5297463B" w:rsidR="003E6DE8" w:rsidRPr="003E6DE8"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1F018E1" w14:textId="106E390D" w:rsidR="003E6DE8" w:rsidRPr="003E6DE8"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2F71979" w14:textId="6F8F659C" w:rsidR="003E6DE8" w:rsidRDefault="003E6DE8" w:rsidP="003E6DE8">
            <w:pPr>
              <w:jc w:val="right"/>
              <w:rPr>
                <w:sz w:val="22"/>
                <w:szCs w:val="22"/>
              </w:rPr>
            </w:pPr>
            <w:r>
              <w:rPr>
                <w:sz w:val="22"/>
                <w:szCs w:val="22"/>
              </w:rPr>
              <w:t>ES</w:t>
            </w:r>
          </w:p>
        </w:tc>
      </w:tr>
      <w:tr w:rsidR="003E6DE8" w:rsidRPr="0005149F" w14:paraId="03AAA7FF" w14:textId="77777777" w:rsidTr="003E6DE8">
        <w:trPr>
          <w:trHeight w:val="687"/>
        </w:trPr>
        <w:tc>
          <w:tcPr>
            <w:tcW w:w="551" w:type="dxa"/>
            <w:tcBorders>
              <w:top w:val="single" w:sz="4" w:space="0" w:color="auto"/>
              <w:left w:val="single" w:sz="4" w:space="0" w:color="auto"/>
              <w:bottom w:val="single" w:sz="4" w:space="0" w:color="auto"/>
              <w:right w:val="single" w:sz="4" w:space="0" w:color="auto"/>
            </w:tcBorders>
          </w:tcPr>
          <w:p w14:paraId="40CAAA2C" w14:textId="5AF6B75F" w:rsidR="003E6DE8" w:rsidRPr="008E158B" w:rsidRDefault="003E6DE8" w:rsidP="003E6DE8">
            <w:pPr>
              <w:rPr>
                <w:sz w:val="22"/>
                <w:szCs w:val="22"/>
              </w:rPr>
            </w:pPr>
            <w:r>
              <w:rPr>
                <w:sz w:val="22"/>
                <w:szCs w:val="22"/>
              </w:rPr>
              <w:t>10.</w:t>
            </w:r>
          </w:p>
        </w:tc>
        <w:tc>
          <w:tcPr>
            <w:tcW w:w="2563" w:type="dxa"/>
            <w:tcBorders>
              <w:top w:val="single" w:sz="4" w:space="0" w:color="auto"/>
              <w:left w:val="single" w:sz="4" w:space="0" w:color="auto"/>
              <w:bottom w:val="single" w:sz="4" w:space="0" w:color="auto"/>
              <w:right w:val="single" w:sz="4" w:space="0" w:color="auto"/>
            </w:tcBorders>
          </w:tcPr>
          <w:p w14:paraId="39EF2E6E" w14:textId="6B3A1338"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7D500A3" w14:textId="2E004DCC"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1863C6A" w14:textId="5CB547BA" w:rsidR="003E6DE8"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5C88820" w14:textId="318D8263"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91AF064" w14:textId="1CCFE550" w:rsidR="003E6DE8" w:rsidRPr="003E6DE8"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9851215" w14:textId="6E9CDD44" w:rsidR="003E6DE8" w:rsidRPr="003E6DE8"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1137CE2" w14:textId="12E1642E" w:rsidR="003E6DE8" w:rsidRDefault="003E6DE8" w:rsidP="003E6DE8">
            <w:pPr>
              <w:jc w:val="right"/>
              <w:rPr>
                <w:sz w:val="22"/>
                <w:szCs w:val="22"/>
              </w:rPr>
            </w:pPr>
            <w:r>
              <w:rPr>
                <w:sz w:val="22"/>
                <w:szCs w:val="22"/>
              </w:rPr>
              <w:t>ES</w:t>
            </w:r>
          </w:p>
        </w:tc>
      </w:tr>
      <w:tr w:rsidR="003E6DE8" w:rsidRPr="0005149F" w14:paraId="5D4782CB" w14:textId="77777777" w:rsidTr="003E6DE8">
        <w:trPr>
          <w:trHeight w:val="770"/>
        </w:trPr>
        <w:tc>
          <w:tcPr>
            <w:tcW w:w="551" w:type="dxa"/>
            <w:tcBorders>
              <w:top w:val="single" w:sz="4" w:space="0" w:color="auto"/>
              <w:left w:val="single" w:sz="4" w:space="0" w:color="auto"/>
              <w:bottom w:val="single" w:sz="4" w:space="0" w:color="auto"/>
              <w:right w:val="single" w:sz="4" w:space="0" w:color="auto"/>
            </w:tcBorders>
          </w:tcPr>
          <w:p w14:paraId="56F79B6D" w14:textId="45E58CA1" w:rsidR="003E6DE8" w:rsidRPr="008E158B" w:rsidRDefault="003E6DE8" w:rsidP="003E6DE8">
            <w:pPr>
              <w:rPr>
                <w:sz w:val="22"/>
                <w:szCs w:val="22"/>
              </w:rPr>
            </w:pPr>
            <w:r>
              <w:rPr>
                <w:sz w:val="22"/>
                <w:szCs w:val="22"/>
              </w:rPr>
              <w:t>11.</w:t>
            </w:r>
          </w:p>
        </w:tc>
        <w:tc>
          <w:tcPr>
            <w:tcW w:w="2563" w:type="dxa"/>
            <w:tcBorders>
              <w:top w:val="single" w:sz="4" w:space="0" w:color="auto"/>
              <w:left w:val="single" w:sz="4" w:space="0" w:color="auto"/>
              <w:bottom w:val="single" w:sz="4" w:space="0" w:color="auto"/>
              <w:right w:val="single" w:sz="4" w:space="0" w:color="auto"/>
            </w:tcBorders>
          </w:tcPr>
          <w:p w14:paraId="741283FB" w14:textId="6BCCF088"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55E16CB" w14:textId="3034779C"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59D1EB9" w14:textId="67DD6C38" w:rsidR="003E6DE8"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7B062CA" w14:textId="348D844D"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4CAD971" w14:textId="34193D4A" w:rsidR="003E6DE8" w:rsidRPr="003E6DE8"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50499D8" w14:textId="47510604" w:rsidR="003E6DE8" w:rsidRPr="003E6DE8"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C8ECC7D" w14:textId="0A60A1E5" w:rsidR="003E6DE8" w:rsidRDefault="003E6DE8" w:rsidP="003E6DE8">
            <w:pPr>
              <w:jc w:val="right"/>
              <w:rPr>
                <w:sz w:val="22"/>
                <w:szCs w:val="22"/>
              </w:rPr>
            </w:pPr>
            <w:r>
              <w:rPr>
                <w:sz w:val="22"/>
                <w:szCs w:val="22"/>
              </w:rPr>
              <w:t>ES</w:t>
            </w:r>
          </w:p>
        </w:tc>
      </w:tr>
      <w:tr w:rsidR="003E6DE8" w:rsidRPr="0005149F" w14:paraId="6A63ACB0" w14:textId="77777777" w:rsidTr="003E6DE8">
        <w:trPr>
          <w:trHeight w:val="695"/>
        </w:trPr>
        <w:tc>
          <w:tcPr>
            <w:tcW w:w="551" w:type="dxa"/>
            <w:tcBorders>
              <w:top w:val="single" w:sz="4" w:space="0" w:color="auto"/>
              <w:left w:val="single" w:sz="4" w:space="0" w:color="auto"/>
              <w:bottom w:val="single" w:sz="4" w:space="0" w:color="auto"/>
              <w:right w:val="single" w:sz="4" w:space="0" w:color="auto"/>
            </w:tcBorders>
          </w:tcPr>
          <w:p w14:paraId="6FCF47B3" w14:textId="1250E385" w:rsidR="003E6DE8" w:rsidRPr="008E158B" w:rsidRDefault="003E6DE8" w:rsidP="003E6DE8">
            <w:pPr>
              <w:rPr>
                <w:sz w:val="22"/>
                <w:szCs w:val="22"/>
              </w:rPr>
            </w:pPr>
            <w:r>
              <w:rPr>
                <w:sz w:val="22"/>
                <w:szCs w:val="22"/>
              </w:rPr>
              <w:t>12.</w:t>
            </w:r>
          </w:p>
        </w:tc>
        <w:tc>
          <w:tcPr>
            <w:tcW w:w="2563" w:type="dxa"/>
            <w:tcBorders>
              <w:top w:val="single" w:sz="4" w:space="0" w:color="auto"/>
              <w:left w:val="single" w:sz="4" w:space="0" w:color="auto"/>
              <w:bottom w:val="single" w:sz="4" w:space="0" w:color="auto"/>
              <w:right w:val="single" w:sz="4" w:space="0" w:color="auto"/>
            </w:tcBorders>
          </w:tcPr>
          <w:p w14:paraId="7DFE9DED" w14:textId="382F8AE2"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BFD8FB3" w14:textId="12EFDEE4"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97E9095" w14:textId="17467BB1"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477D73B4" w14:textId="0603E4E2"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2CC967C" w14:textId="5E7072B0"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DB5E192" w14:textId="1AECB9CF"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59B85A9" w14:textId="06A0F4F2" w:rsidR="003E6DE8" w:rsidRDefault="003E6DE8" w:rsidP="003E6DE8">
            <w:pPr>
              <w:jc w:val="right"/>
              <w:rPr>
                <w:sz w:val="22"/>
                <w:szCs w:val="22"/>
              </w:rPr>
            </w:pPr>
            <w:r>
              <w:rPr>
                <w:sz w:val="22"/>
                <w:szCs w:val="22"/>
              </w:rPr>
              <w:t>ES</w:t>
            </w:r>
          </w:p>
        </w:tc>
      </w:tr>
      <w:tr w:rsidR="003E6DE8" w:rsidRPr="0005149F" w14:paraId="469297F8" w14:textId="77777777" w:rsidTr="003E6DE8">
        <w:trPr>
          <w:trHeight w:val="1012"/>
        </w:trPr>
        <w:tc>
          <w:tcPr>
            <w:tcW w:w="551" w:type="dxa"/>
            <w:tcBorders>
              <w:top w:val="single" w:sz="4" w:space="0" w:color="auto"/>
              <w:left w:val="single" w:sz="4" w:space="0" w:color="auto"/>
              <w:bottom w:val="single" w:sz="4" w:space="0" w:color="auto"/>
              <w:right w:val="single" w:sz="4" w:space="0" w:color="auto"/>
            </w:tcBorders>
          </w:tcPr>
          <w:p w14:paraId="1E3DFC95" w14:textId="44350F6D" w:rsidR="003E6DE8" w:rsidRPr="008E158B" w:rsidRDefault="003E6DE8" w:rsidP="003E6DE8">
            <w:pPr>
              <w:rPr>
                <w:sz w:val="22"/>
                <w:szCs w:val="22"/>
              </w:rPr>
            </w:pPr>
            <w:r>
              <w:rPr>
                <w:sz w:val="22"/>
                <w:szCs w:val="22"/>
              </w:rPr>
              <w:t>13.</w:t>
            </w:r>
          </w:p>
        </w:tc>
        <w:tc>
          <w:tcPr>
            <w:tcW w:w="2563" w:type="dxa"/>
            <w:tcBorders>
              <w:top w:val="single" w:sz="4" w:space="0" w:color="auto"/>
              <w:left w:val="single" w:sz="4" w:space="0" w:color="auto"/>
              <w:bottom w:val="single" w:sz="4" w:space="0" w:color="auto"/>
              <w:right w:val="single" w:sz="4" w:space="0" w:color="auto"/>
            </w:tcBorders>
          </w:tcPr>
          <w:p w14:paraId="4B0F97A7" w14:textId="67E1AAF9"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039AC00" w14:textId="57690219"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F8836AC" w14:textId="72826BA5"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7A62094" w14:textId="10688EBB"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B3C9B2A" w14:textId="16386418"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F198C73" w14:textId="0C649D20"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22DEAB9" w14:textId="0AEC9524" w:rsidR="003E6DE8" w:rsidRDefault="003E6DE8" w:rsidP="003E6DE8">
            <w:pPr>
              <w:jc w:val="right"/>
              <w:rPr>
                <w:sz w:val="22"/>
                <w:szCs w:val="22"/>
              </w:rPr>
            </w:pPr>
            <w:r>
              <w:rPr>
                <w:sz w:val="22"/>
                <w:szCs w:val="22"/>
              </w:rPr>
              <w:t>ES</w:t>
            </w:r>
          </w:p>
        </w:tc>
      </w:tr>
      <w:tr w:rsidR="003E6DE8" w:rsidRPr="0005149F" w14:paraId="73414A99" w14:textId="77777777" w:rsidTr="003E6DE8">
        <w:trPr>
          <w:trHeight w:val="848"/>
        </w:trPr>
        <w:tc>
          <w:tcPr>
            <w:tcW w:w="551" w:type="dxa"/>
            <w:tcBorders>
              <w:top w:val="single" w:sz="4" w:space="0" w:color="auto"/>
              <w:left w:val="single" w:sz="4" w:space="0" w:color="auto"/>
              <w:bottom w:val="single" w:sz="4" w:space="0" w:color="auto"/>
              <w:right w:val="single" w:sz="4" w:space="0" w:color="auto"/>
            </w:tcBorders>
          </w:tcPr>
          <w:p w14:paraId="2F4A6487" w14:textId="429DA595" w:rsidR="003E6DE8" w:rsidRPr="008E158B" w:rsidRDefault="003E6DE8" w:rsidP="003E6DE8">
            <w:pPr>
              <w:rPr>
                <w:sz w:val="22"/>
                <w:szCs w:val="22"/>
              </w:rPr>
            </w:pPr>
            <w:r>
              <w:rPr>
                <w:sz w:val="22"/>
                <w:szCs w:val="22"/>
              </w:rPr>
              <w:lastRenderedPageBreak/>
              <w:t>14.</w:t>
            </w:r>
          </w:p>
        </w:tc>
        <w:tc>
          <w:tcPr>
            <w:tcW w:w="2563" w:type="dxa"/>
            <w:tcBorders>
              <w:top w:val="single" w:sz="4" w:space="0" w:color="auto"/>
              <w:left w:val="single" w:sz="4" w:space="0" w:color="auto"/>
              <w:bottom w:val="single" w:sz="4" w:space="0" w:color="auto"/>
              <w:right w:val="single" w:sz="4" w:space="0" w:color="auto"/>
            </w:tcBorders>
          </w:tcPr>
          <w:p w14:paraId="53FF4CB5" w14:textId="3122489E"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42EA867" w14:textId="0B489444"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CFF396F" w14:textId="7A6CB763"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64B0BC6" w14:textId="37C44421"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80F8A76" w14:textId="7F7686DE"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073FC16A" w14:textId="0120ED89"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3EBAC64" w14:textId="6745500C" w:rsidR="003E6DE8" w:rsidRDefault="003E6DE8" w:rsidP="003E6DE8">
            <w:pPr>
              <w:jc w:val="right"/>
              <w:rPr>
                <w:sz w:val="22"/>
                <w:szCs w:val="22"/>
              </w:rPr>
            </w:pPr>
            <w:r>
              <w:rPr>
                <w:sz w:val="22"/>
                <w:szCs w:val="22"/>
              </w:rPr>
              <w:t>ES</w:t>
            </w:r>
          </w:p>
        </w:tc>
      </w:tr>
      <w:tr w:rsidR="003E6DE8" w:rsidRPr="0005149F" w14:paraId="026D08DB" w14:textId="77777777" w:rsidTr="003E6DE8">
        <w:trPr>
          <w:trHeight w:val="691"/>
        </w:trPr>
        <w:tc>
          <w:tcPr>
            <w:tcW w:w="551" w:type="dxa"/>
            <w:tcBorders>
              <w:top w:val="single" w:sz="4" w:space="0" w:color="auto"/>
              <w:left w:val="single" w:sz="4" w:space="0" w:color="auto"/>
              <w:bottom w:val="single" w:sz="4" w:space="0" w:color="auto"/>
              <w:right w:val="single" w:sz="4" w:space="0" w:color="auto"/>
            </w:tcBorders>
          </w:tcPr>
          <w:p w14:paraId="0CB9A176" w14:textId="34E62EEE" w:rsidR="003E6DE8" w:rsidRPr="008E158B" w:rsidRDefault="003E6DE8" w:rsidP="003E6DE8">
            <w:pPr>
              <w:rPr>
                <w:sz w:val="22"/>
                <w:szCs w:val="22"/>
              </w:rPr>
            </w:pPr>
            <w:r>
              <w:rPr>
                <w:sz w:val="22"/>
                <w:szCs w:val="22"/>
              </w:rPr>
              <w:t>15.</w:t>
            </w:r>
          </w:p>
        </w:tc>
        <w:tc>
          <w:tcPr>
            <w:tcW w:w="2563" w:type="dxa"/>
            <w:tcBorders>
              <w:top w:val="single" w:sz="4" w:space="0" w:color="auto"/>
              <w:left w:val="single" w:sz="4" w:space="0" w:color="auto"/>
              <w:bottom w:val="single" w:sz="4" w:space="0" w:color="auto"/>
              <w:right w:val="single" w:sz="4" w:space="0" w:color="auto"/>
            </w:tcBorders>
          </w:tcPr>
          <w:p w14:paraId="4873D467" w14:textId="691CCDCD"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1EA85786" w14:textId="111016EE"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B327CEE" w14:textId="314C59B1"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AEF9AB8" w14:textId="59199BBD"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50F39AA" w14:textId="46788397"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4243122" w14:textId="185D2135"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B7DC14A" w14:textId="47CFB091" w:rsidR="003E6DE8" w:rsidRDefault="003E6DE8" w:rsidP="003E6DE8">
            <w:pPr>
              <w:jc w:val="right"/>
              <w:rPr>
                <w:sz w:val="22"/>
                <w:szCs w:val="22"/>
              </w:rPr>
            </w:pPr>
            <w:r>
              <w:rPr>
                <w:sz w:val="22"/>
                <w:szCs w:val="22"/>
              </w:rPr>
              <w:t>ES</w:t>
            </w:r>
          </w:p>
        </w:tc>
      </w:tr>
      <w:tr w:rsidR="003E6DE8" w:rsidRPr="0005149F" w14:paraId="0400087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D56759B" w14:textId="7DA32637" w:rsidR="003E6DE8" w:rsidRPr="008E158B" w:rsidRDefault="003E6DE8" w:rsidP="003E6DE8">
            <w:pPr>
              <w:rPr>
                <w:sz w:val="22"/>
                <w:szCs w:val="22"/>
              </w:rPr>
            </w:pPr>
            <w:r>
              <w:rPr>
                <w:sz w:val="22"/>
                <w:szCs w:val="22"/>
              </w:rPr>
              <w:t>16.</w:t>
            </w:r>
          </w:p>
        </w:tc>
        <w:tc>
          <w:tcPr>
            <w:tcW w:w="2563" w:type="dxa"/>
            <w:tcBorders>
              <w:top w:val="single" w:sz="4" w:space="0" w:color="auto"/>
              <w:left w:val="single" w:sz="4" w:space="0" w:color="auto"/>
              <w:bottom w:val="single" w:sz="4" w:space="0" w:color="auto"/>
              <w:right w:val="single" w:sz="4" w:space="0" w:color="auto"/>
            </w:tcBorders>
          </w:tcPr>
          <w:p w14:paraId="68EA7513" w14:textId="05B57B01" w:rsidR="003E6DE8" w:rsidRPr="008E158B" w:rsidRDefault="003E6DE8" w:rsidP="003E6DE8">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59A5BD5" w14:textId="1E3C7E0D" w:rsidR="003E6DE8" w:rsidRPr="008E158B" w:rsidRDefault="003E6DE8" w:rsidP="003E6DE8">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DC1AC82" w14:textId="11BC8467" w:rsidR="003E6DE8" w:rsidRPr="008E158B" w:rsidRDefault="003E6DE8" w:rsidP="003E6DE8">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A03BE8F" w14:textId="0830286E" w:rsidR="003E6DE8" w:rsidRDefault="003E6DE8" w:rsidP="003E6DE8">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CB24ACA" w14:textId="3A8BC29A" w:rsidR="003E6DE8" w:rsidRPr="008E158B" w:rsidRDefault="003E6DE8" w:rsidP="003E6DE8">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EEC153A" w14:textId="1EB56218" w:rsidR="003E6DE8" w:rsidRPr="008E158B" w:rsidRDefault="003E6DE8" w:rsidP="003E6DE8">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1F736DA" w14:textId="2F80E585" w:rsidR="003E6DE8" w:rsidRDefault="003E6DE8" w:rsidP="003E6DE8">
            <w:pPr>
              <w:jc w:val="right"/>
              <w:rPr>
                <w:sz w:val="22"/>
                <w:szCs w:val="22"/>
              </w:rPr>
            </w:pPr>
            <w:r>
              <w:rPr>
                <w:sz w:val="22"/>
                <w:szCs w:val="22"/>
              </w:rPr>
              <w:t>ES</w:t>
            </w:r>
          </w:p>
        </w:tc>
      </w:tr>
      <w:tr w:rsidR="00F831FC" w:rsidRPr="0005149F" w14:paraId="120911F3"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35F43A2E" w14:textId="76FE104D" w:rsidR="00F831FC" w:rsidRPr="008E158B" w:rsidRDefault="00F831FC" w:rsidP="00F831FC">
            <w:pPr>
              <w:rPr>
                <w:sz w:val="22"/>
                <w:szCs w:val="22"/>
              </w:rPr>
            </w:pPr>
            <w:r>
              <w:rPr>
                <w:sz w:val="22"/>
                <w:szCs w:val="22"/>
              </w:rPr>
              <w:t>17.</w:t>
            </w:r>
          </w:p>
        </w:tc>
        <w:tc>
          <w:tcPr>
            <w:tcW w:w="2563" w:type="dxa"/>
            <w:tcBorders>
              <w:top w:val="single" w:sz="4" w:space="0" w:color="auto"/>
              <w:left w:val="single" w:sz="4" w:space="0" w:color="auto"/>
              <w:bottom w:val="single" w:sz="4" w:space="0" w:color="auto"/>
              <w:right w:val="single" w:sz="4" w:space="0" w:color="auto"/>
            </w:tcBorders>
          </w:tcPr>
          <w:p w14:paraId="7568B725" w14:textId="4CE8E2FA"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D470EBC" w14:textId="1D586A4A"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A0D2BB9" w14:textId="63F247B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653217D" w14:textId="60B5FF1C"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E38849C" w14:textId="4108C7E3"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9444A76" w14:textId="08E92CD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BE95907" w14:textId="746980ED" w:rsidR="00F831FC" w:rsidRDefault="00F831FC" w:rsidP="00F831FC">
            <w:pPr>
              <w:jc w:val="right"/>
              <w:rPr>
                <w:sz w:val="22"/>
                <w:szCs w:val="22"/>
              </w:rPr>
            </w:pPr>
            <w:r>
              <w:rPr>
                <w:sz w:val="22"/>
                <w:szCs w:val="22"/>
              </w:rPr>
              <w:t>ES</w:t>
            </w:r>
          </w:p>
        </w:tc>
      </w:tr>
      <w:tr w:rsidR="00F831FC" w:rsidRPr="0005149F" w14:paraId="64B94B59"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6D3028E" w14:textId="0BC451C9" w:rsidR="00F831FC" w:rsidRPr="008E158B" w:rsidRDefault="00F831FC" w:rsidP="00F831FC">
            <w:pPr>
              <w:rPr>
                <w:sz w:val="22"/>
                <w:szCs w:val="22"/>
              </w:rPr>
            </w:pPr>
            <w:r>
              <w:rPr>
                <w:sz w:val="22"/>
                <w:szCs w:val="22"/>
              </w:rPr>
              <w:t>18.</w:t>
            </w:r>
          </w:p>
        </w:tc>
        <w:tc>
          <w:tcPr>
            <w:tcW w:w="2563" w:type="dxa"/>
            <w:tcBorders>
              <w:top w:val="single" w:sz="4" w:space="0" w:color="auto"/>
              <w:left w:val="single" w:sz="4" w:space="0" w:color="auto"/>
              <w:bottom w:val="single" w:sz="4" w:space="0" w:color="auto"/>
              <w:right w:val="single" w:sz="4" w:space="0" w:color="auto"/>
            </w:tcBorders>
          </w:tcPr>
          <w:p w14:paraId="4815F965" w14:textId="0E8401FB"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E0D828B" w14:textId="794CB3A7"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755C2B9" w14:textId="0E94F3B9"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01BFDD5" w14:textId="0356C2F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CE5D148" w14:textId="328277D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79AAF92" w14:textId="523D35F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44E239F" w14:textId="114C5F63" w:rsidR="00F831FC" w:rsidRDefault="00F831FC" w:rsidP="00F831FC">
            <w:pPr>
              <w:jc w:val="right"/>
              <w:rPr>
                <w:sz w:val="22"/>
                <w:szCs w:val="22"/>
              </w:rPr>
            </w:pPr>
            <w:r>
              <w:rPr>
                <w:sz w:val="22"/>
                <w:szCs w:val="22"/>
              </w:rPr>
              <w:t>ES</w:t>
            </w:r>
          </w:p>
        </w:tc>
      </w:tr>
      <w:tr w:rsidR="00F831FC" w:rsidRPr="0005149F" w14:paraId="4B4D64AD"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07BD3C2" w14:textId="05825095" w:rsidR="00F831FC" w:rsidRPr="008E158B" w:rsidRDefault="00F831FC" w:rsidP="00F831FC">
            <w:pPr>
              <w:rPr>
                <w:sz w:val="22"/>
                <w:szCs w:val="22"/>
              </w:rPr>
            </w:pPr>
            <w:r>
              <w:rPr>
                <w:sz w:val="22"/>
                <w:szCs w:val="22"/>
              </w:rPr>
              <w:t>19.</w:t>
            </w:r>
          </w:p>
        </w:tc>
        <w:tc>
          <w:tcPr>
            <w:tcW w:w="2563" w:type="dxa"/>
            <w:tcBorders>
              <w:top w:val="single" w:sz="4" w:space="0" w:color="auto"/>
              <w:left w:val="single" w:sz="4" w:space="0" w:color="auto"/>
              <w:bottom w:val="single" w:sz="4" w:space="0" w:color="auto"/>
              <w:right w:val="single" w:sz="4" w:space="0" w:color="auto"/>
            </w:tcBorders>
          </w:tcPr>
          <w:p w14:paraId="5977B016" w14:textId="39F408D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FAB2A83" w14:textId="620422EE"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448ABA5B" w14:textId="53BCE3D8"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91C1BF0" w14:textId="107DB814"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66888B9" w14:textId="420B8C3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352066F" w14:textId="500FEA1C"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CCDB961" w14:textId="0D9507DF" w:rsidR="00F831FC" w:rsidRDefault="00F831FC" w:rsidP="00F831FC">
            <w:pPr>
              <w:jc w:val="right"/>
              <w:rPr>
                <w:sz w:val="22"/>
                <w:szCs w:val="22"/>
              </w:rPr>
            </w:pPr>
            <w:r>
              <w:rPr>
                <w:sz w:val="22"/>
                <w:szCs w:val="22"/>
              </w:rPr>
              <w:t>ES</w:t>
            </w:r>
          </w:p>
        </w:tc>
      </w:tr>
      <w:tr w:rsidR="00F831FC" w:rsidRPr="0005149F" w14:paraId="368FD2D2"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3B721AA" w14:textId="735A1F52" w:rsidR="00F831FC" w:rsidRPr="008E158B" w:rsidRDefault="00F831FC" w:rsidP="00F831FC">
            <w:pPr>
              <w:rPr>
                <w:sz w:val="22"/>
                <w:szCs w:val="22"/>
              </w:rPr>
            </w:pPr>
            <w:r>
              <w:rPr>
                <w:sz w:val="22"/>
                <w:szCs w:val="22"/>
              </w:rPr>
              <w:t>20.</w:t>
            </w:r>
          </w:p>
        </w:tc>
        <w:tc>
          <w:tcPr>
            <w:tcW w:w="2563" w:type="dxa"/>
            <w:tcBorders>
              <w:top w:val="single" w:sz="4" w:space="0" w:color="auto"/>
              <w:left w:val="single" w:sz="4" w:space="0" w:color="auto"/>
              <w:bottom w:val="single" w:sz="4" w:space="0" w:color="auto"/>
              <w:right w:val="single" w:sz="4" w:space="0" w:color="auto"/>
            </w:tcBorders>
          </w:tcPr>
          <w:p w14:paraId="539376BC" w14:textId="295BA55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B3EED6D" w14:textId="3BE3D932"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827545A" w14:textId="2F102909"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7DBCDCC" w14:textId="1A02F7E4"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672E16E" w14:textId="7EECB373"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003EF608" w14:textId="59AD49DF"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A7145CF" w14:textId="67F7DD08" w:rsidR="00F831FC" w:rsidRDefault="00F831FC" w:rsidP="00F831FC">
            <w:pPr>
              <w:jc w:val="right"/>
              <w:rPr>
                <w:sz w:val="22"/>
                <w:szCs w:val="22"/>
              </w:rPr>
            </w:pPr>
            <w:r>
              <w:rPr>
                <w:sz w:val="22"/>
                <w:szCs w:val="22"/>
              </w:rPr>
              <w:t>ES</w:t>
            </w:r>
          </w:p>
        </w:tc>
      </w:tr>
      <w:tr w:rsidR="00F831FC" w:rsidRPr="0005149F" w14:paraId="1FAAAA4E"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D51859C" w14:textId="637079A8" w:rsidR="00F831FC" w:rsidRPr="008E158B" w:rsidRDefault="00F831FC" w:rsidP="00F831FC">
            <w:pPr>
              <w:rPr>
                <w:sz w:val="22"/>
                <w:szCs w:val="22"/>
              </w:rPr>
            </w:pPr>
            <w:r>
              <w:rPr>
                <w:sz w:val="22"/>
                <w:szCs w:val="22"/>
              </w:rPr>
              <w:t>21.</w:t>
            </w:r>
          </w:p>
        </w:tc>
        <w:tc>
          <w:tcPr>
            <w:tcW w:w="2563" w:type="dxa"/>
            <w:tcBorders>
              <w:top w:val="single" w:sz="4" w:space="0" w:color="auto"/>
              <w:left w:val="single" w:sz="4" w:space="0" w:color="auto"/>
              <w:bottom w:val="single" w:sz="4" w:space="0" w:color="auto"/>
              <w:right w:val="single" w:sz="4" w:space="0" w:color="auto"/>
            </w:tcBorders>
          </w:tcPr>
          <w:p w14:paraId="2B7F8299" w14:textId="2AE760C3"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5C1E1A7" w14:textId="0977DF0D"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9FA94BE" w14:textId="56B4B0C4"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D290507" w14:textId="6CEE2E23"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9B2CCBC" w14:textId="086CD3E1"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B65376B" w14:textId="5209063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50BC5A9" w14:textId="3F40AE58" w:rsidR="00F831FC" w:rsidRDefault="00F831FC" w:rsidP="00F831FC">
            <w:pPr>
              <w:jc w:val="right"/>
              <w:rPr>
                <w:sz w:val="22"/>
                <w:szCs w:val="22"/>
              </w:rPr>
            </w:pPr>
            <w:r>
              <w:rPr>
                <w:sz w:val="22"/>
                <w:szCs w:val="22"/>
              </w:rPr>
              <w:t>ES</w:t>
            </w:r>
          </w:p>
        </w:tc>
      </w:tr>
      <w:tr w:rsidR="00F831FC" w:rsidRPr="0005149F" w14:paraId="74349FA3"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95B2D60" w14:textId="6CF81F62" w:rsidR="00F831FC" w:rsidRPr="008E158B" w:rsidRDefault="00F831FC" w:rsidP="00F831FC">
            <w:pPr>
              <w:rPr>
                <w:sz w:val="22"/>
                <w:szCs w:val="22"/>
              </w:rPr>
            </w:pPr>
            <w:r>
              <w:rPr>
                <w:sz w:val="22"/>
                <w:szCs w:val="22"/>
              </w:rPr>
              <w:t>22.</w:t>
            </w:r>
          </w:p>
        </w:tc>
        <w:tc>
          <w:tcPr>
            <w:tcW w:w="2563" w:type="dxa"/>
            <w:tcBorders>
              <w:top w:val="single" w:sz="4" w:space="0" w:color="auto"/>
              <w:left w:val="single" w:sz="4" w:space="0" w:color="auto"/>
              <w:bottom w:val="single" w:sz="4" w:space="0" w:color="auto"/>
              <w:right w:val="single" w:sz="4" w:space="0" w:color="auto"/>
            </w:tcBorders>
          </w:tcPr>
          <w:p w14:paraId="49E8A573" w14:textId="2F6D468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7D2003FE" w14:textId="0E386E3C"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0461199" w14:textId="25E9B39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B1DEAD5" w14:textId="119A64E5"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5C6B576" w14:textId="6B1D66E7"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32C3FAB" w14:textId="6201913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39347C1" w14:textId="712D015C" w:rsidR="00F831FC" w:rsidRDefault="00F831FC" w:rsidP="00F831FC">
            <w:pPr>
              <w:jc w:val="right"/>
              <w:rPr>
                <w:sz w:val="22"/>
                <w:szCs w:val="22"/>
              </w:rPr>
            </w:pPr>
            <w:r>
              <w:rPr>
                <w:sz w:val="22"/>
                <w:szCs w:val="22"/>
              </w:rPr>
              <w:t>ES</w:t>
            </w:r>
          </w:p>
        </w:tc>
      </w:tr>
      <w:tr w:rsidR="00F831FC" w:rsidRPr="0005149F" w14:paraId="7548A27E"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D38A57C" w14:textId="05D8EE63" w:rsidR="00F831FC" w:rsidRPr="008E158B" w:rsidRDefault="00F831FC" w:rsidP="00F831FC">
            <w:pPr>
              <w:rPr>
                <w:sz w:val="22"/>
                <w:szCs w:val="22"/>
              </w:rPr>
            </w:pPr>
            <w:r>
              <w:rPr>
                <w:sz w:val="22"/>
                <w:szCs w:val="22"/>
              </w:rPr>
              <w:t>23.</w:t>
            </w:r>
          </w:p>
        </w:tc>
        <w:tc>
          <w:tcPr>
            <w:tcW w:w="2563" w:type="dxa"/>
            <w:tcBorders>
              <w:top w:val="single" w:sz="4" w:space="0" w:color="auto"/>
              <w:left w:val="single" w:sz="4" w:space="0" w:color="auto"/>
              <w:bottom w:val="single" w:sz="4" w:space="0" w:color="auto"/>
              <w:right w:val="single" w:sz="4" w:space="0" w:color="auto"/>
            </w:tcBorders>
          </w:tcPr>
          <w:p w14:paraId="31316EB9" w14:textId="669A1577"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0717F9B" w14:textId="40365790"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D393354" w14:textId="7FCA074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672E513" w14:textId="04861214"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0CACF4A" w14:textId="2670304E"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F7F04FF" w14:textId="38F9EC2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6EFB6E7" w14:textId="66E5DA34" w:rsidR="00F831FC" w:rsidRDefault="00F831FC" w:rsidP="00F831FC">
            <w:pPr>
              <w:jc w:val="right"/>
              <w:rPr>
                <w:sz w:val="22"/>
                <w:szCs w:val="22"/>
              </w:rPr>
            </w:pPr>
            <w:r>
              <w:rPr>
                <w:sz w:val="22"/>
                <w:szCs w:val="22"/>
              </w:rPr>
              <w:t>ES</w:t>
            </w:r>
          </w:p>
        </w:tc>
      </w:tr>
      <w:tr w:rsidR="00F831FC" w:rsidRPr="0005149F" w14:paraId="34301F32"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4E006A0" w14:textId="6E3E0223" w:rsidR="00F831FC" w:rsidRPr="008E158B" w:rsidRDefault="00F831FC" w:rsidP="00F831FC">
            <w:pPr>
              <w:rPr>
                <w:sz w:val="22"/>
                <w:szCs w:val="22"/>
              </w:rPr>
            </w:pPr>
            <w:r>
              <w:rPr>
                <w:sz w:val="22"/>
                <w:szCs w:val="22"/>
              </w:rPr>
              <w:t>24.</w:t>
            </w:r>
          </w:p>
        </w:tc>
        <w:tc>
          <w:tcPr>
            <w:tcW w:w="2563" w:type="dxa"/>
            <w:tcBorders>
              <w:top w:val="single" w:sz="4" w:space="0" w:color="auto"/>
              <w:left w:val="single" w:sz="4" w:space="0" w:color="auto"/>
              <w:bottom w:val="single" w:sz="4" w:space="0" w:color="auto"/>
              <w:right w:val="single" w:sz="4" w:space="0" w:color="auto"/>
            </w:tcBorders>
          </w:tcPr>
          <w:p w14:paraId="416AF00E" w14:textId="1AF0D9A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E883150" w14:textId="24DAB090"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9D896F1" w14:textId="74B4566E"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5235CF6" w14:textId="4564BD2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8B23929" w14:textId="44B9A9D5"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847B408" w14:textId="21B5255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1D28473" w14:textId="3D66A06C" w:rsidR="00F831FC" w:rsidRDefault="00F831FC" w:rsidP="00F831FC">
            <w:pPr>
              <w:jc w:val="right"/>
              <w:rPr>
                <w:sz w:val="22"/>
                <w:szCs w:val="22"/>
              </w:rPr>
            </w:pPr>
            <w:r>
              <w:rPr>
                <w:sz w:val="22"/>
                <w:szCs w:val="22"/>
              </w:rPr>
              <w:t>ES</w:t>
            </w:r>
          </w:p>
        </w:tc>
      </w:tr>
      <w:tr w:rsidR="00F831FC" w:rsidRPr="0005149F" w14:paraId="270880EF"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B747509" w14:textId="5BE4DF11" w:rsidR="00F831FC" w:rsidRPr="008E158B" w:rsidRDefault="00F831FC" w:rsidP="00F831FC">
            <w:pPr>
              <w:rPr>
                <w:sz w:val="22"/>
                <w:szCs w:val="22"/>
              </w:rPr>
            </w:pPr>
            <w:r>
              <w:rPr>
                <w:sz w:val="22"/>
                <w:szCs w:val="22"/>
              </w:rPr>
              <w:t>25.</w:t>
            </w:r>
          </w:p>
        </w:tc>
        <w:tc>
          <w:tcPr>
            <w:tcW w:w="2563" w:type="dxa"/>
            <w:tcBorders>
              <w:top w:val="single" w:sz="4" w:space="0" w:color="auto"/>
              <w:left w:val="single" w:sz="4" w:space="0" w:color="auto"/>
              <w:bottom w:val="single" w:sz="4" w:space="0" w:color="auto"/>
              <w:right w:val="single" w:sz="4" w:space="0" w:color="auto"/>
            </w:tcBorders>
          </w:tcPr>
          <w:p w14:paraId="6DBADAEB" w14:textId="252527F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46D64EE" w14:textId="1D7A7184"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3C5C62A" w14:textId="7D619F6E"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55032F1" w14:textId="252E2DEF"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0BF20CA" w14:textId="77A4DDBF"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F59CC09" w14:textId="0ADBE3DF"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2F54943" w14:textId="30C1A2AD" w:rsidR="00F831FC" w:rsidRDefault="00F831FC" w:rsidP="00F831FC">
            <w:pPr>
              <w:jc w:val="right"/>
              <w:rPr>
                <w:sz w:val="22"/>
                <w:szCs w:val="22"/>
              </w:rPr>
            </w:pPr>
            <w:r>
              <w:rPr>
                <w:sz w:val="22"/>
                <w:szCs w:val="22"/>
              </w:rPr>
              <w:t>ES</w:t>
            </w:r>
          </w:p>
        </w:tc>
      </w:tr>
      <w:tr w:rsidR="00F831FC" w:rsidRPr="0005149F" w14:paraId="75E484CB"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CFD6B7D" w14:textId="764E6DCF" w:rsidR="00F831FC" w:rsidRPr="008E158B" w:rsidRDefault="00F831FC" w:rsidP="00F831FC">
            <w:pPr>
              <w:rPr>
                <w:sz w:val="22"/>
                <w:szCs w:val="22"/>
              </w:rPr>
            </w:pPr>
            <w:r>
              <w:rPr>
                <w:sz w:val="22"/>
                <w:szCs w:val="22"/>
              </w:rPr>
              <w:t>26.</w:t>
            </w:r>
          </w:p>
        </w:tc>
        <w:tc>
          <w:tcPr>
            <w:tcW w:w="2563" w:type="dxa"/>
            <w:tcBorders>
              <w:top w:val="single" w:sz="4" w:space="0" w:color="auto"/>
              <w:left w:val="single" w:sz="4" w:space="0" w:color="auto"/>
              <w:bottom w:val="single" w:sz="4" w:space="0" w:color="auto"/>
              <w:right w:val="single" w:sz="4" w:space="0" w:color="auto"/>
            </w:tcBorders>
          </w:tcPr>
          <w:p w14:paraId="41114A37" w14:textId="0F8A9753"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F58F579" w14:textId="52DC01C6"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2CE0677" w14:textId="5D3CF2BA"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4DABF19" w14:textId="0638B5B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6E200F0" w14:textId="489F2543"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074AF5BF" w14:textId="1C654CA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1C24BD8" w14:textId="7539E61F" w:rsidR="00F831FC" w:rsidRDefault="00F831FC" w:rsidP="00F831FC">
            <w:pPr>
              <w:jc w:val="right"/>
              <w:rPr>
                <w:sz w:val="22"/>
                <w:szCs w:val="22"/>
              </w:rPr>
            </w:pPr>
            <w:r>
              <w:rPr>
                <w:sz w:val="22"/>
                <w:szCs w:val="22"/>
              </w:rPr>
              <w:t>ES</w:t>
            </w:r>
          </w:p>
        </w:tc>
      </w:tr>
      <w:tr w:rsidR="00F831FC" w:rsidRPr="0005149F" w14:paraId="2BBBD036"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B8A51A1" w14:textId="39D787D9" w:rsidR="00F831FC" w:rsidRPr="008E158B" w:rsidRDefault="00F831FC" w:rsidP="00F831FC">
            <w:pPr>
              <w:rPr>
                <w:sz w:val="22"/>
                <w:szCs w:val="22"/>
              </w:rPr>
            </w:pPr>
            <w:r>
              <w:rPr>
                <w:sz w:val="22"/>
                <w:szCs w:val="22"/>
              </w:rPr>
              <w:t>27.</w:t>
            </w:r>
          </w:p>
        </w:tc>
        <w:tc>
          <w:tcPr>
            <w:tcW w:w="2563" w:type="dxa"/>
            <w:tcBorders>
              <w:top w:val="single" w:sz="4" w:space="0" w:color="auto"/>
              <w:left w:val="single" w:sz="4" w:space="0" w:color="auto"/>
              <w:bottom w:val="single" w:sz="4" w:space="0" w:color="auto"/>
              <w:right w:val="single" w:sz="4" w:space="0" w:color="auto"/>
            </w:tcBorders>
          </w:tcPr>
          <w:p w14:paraId="546A4A2E" w14:textId="493E3C7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CACA580" w14:textId="73A21E7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655CA5C" w14:textId="2D77530F"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441015E" w14:textId="55BA374C"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CDE33BD" w14:textId="63E83812"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373A32A" w14:textId="5EBC061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647635D" w14:textId="6E42B4B6" w:rsidR="00F831FC" w:rsidRDefault="00F831FC" w:rsidP="00F831FC">
            <w:pPr>
              <w:jc w:val="right"/>
              <w:rPr>
                <w:sz w:val="22"/>
                <w:szCs w:val="22"/>
              </w:rPr>
            </w:pPr>
            <w:r>
              <w:rPr>
                <w:sz w:val="22"/>
                <w:szCs w:val="22"/>
              </w:rPr>
              <w:t>ES</w:t>
            </w:r>
          </w:p>
        </w:tc>
      </w:tr>
      <w:tr w:rsidR="00F831FC" w:rsidRPr="0005149F" w14:paraId="54D877EB"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D8CC7DF" w14:textId="1C836E2B" w:rsidR="00F831FC" w:rsidRPr="008E158B" w:rsidRDefault="00F831FC" w:rsidP="00F831FC">
            <w:pPr>
              <w:rPr>
                <w:sz w:val="22"/>
                <w:szCs w:val="22"/>
              </w:rPr>
            </w:pPr>
            <w:r>
              <w:rPr>
                <w:sz w:val="22"/>
                <w:szCs w:val="22"/>
              </w:rPr>
              <w:t>28.</w:t>
            </w:r>
          </w:p>
        </w:tc>
        <w:tc>
          <w:tcPr>
            <w:tcW w:w="2563" w:type="dxa"/>
            <w:tcBorders>
              <w:top w:val="single" w:sz="4" w:space="0" w:color="auto"/>
              <w:left w:val="single" w:sz="4" w:space="0" w:color="auto"/>
              <w:bottom w:val="single" w:sz="4" w:space="0" w:color="auto"/>
              <w:right w:val="single" w:sz="4" w:space="0" w:color="auto"/>
            </w:tcBorders>
          </w:tcPr>
          <w:p w14:paraId="0CDC75EE" w14:textId="101B9CD6"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0A4DC9E" w14:textId="0E5C74D1"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4FB052DE" w14:textId="0BFA3CD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A67F4B4" w14:textId="19FBA49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1236B77" w14:textId="65E63B6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06DE986A" w14:textId="4C82A721"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489C85E" w14:textId="4B52715B" w:rsidR="00F831FC" w:rsidRDefault="00F831FC" w:rsidP="00F831FC">
            <w:pPr>
              <w:jc w:val="right"/>
              <w:rPr>
                <w:sz w:val="22"/>
                <w:szCs w:val="22"/>
              </w:rPr>
            </w:pPr>
            <w:r>
              <w:rPr>
                <w:sz w:val="22"/>
                <w:szCs w:val="22"/>
              </w:rPr>
              <w:t>ES</w:t>
            </w:r>
          </w:p>
        </w:tc>
      </w:tr>
      <w:tr w:rsidR="00F831FC" w:rsidRPr="0005149F" w14:paraId="0825E34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1A9CDE4" w14:textId="79263565" w:rsidR="00F831FC" w:rsidRPr="008E158B" w:rsidRDefault="00F831FC" w:rsidP="00F831FC">
            <w:pPr>
              <w:rPr>
                <w:sz w:val="22"/>
                <w:szCs w:val="22"/>
              </w:rPr>
            </w:pPr>
            <w:r>
              <w:rPr>
                <w:sz w:val="22"/>
                <w:szCs w:val="22"/>
              </w:rPr>
              <w:t>29.</w:t>
            </w:r>
          </w:p>
        </w:tc>
        <w:tc>
          <w:tcPr>
            <w:tcW w:w="2563" w:type="dxa"/>
            <w:tcBorders>
              <w:top w:val="single" w:sz="4" w:space="0" w:color="auto"/>
              <w:left w:val="single" w:sz="4" w:space="0" w:color="auto"/>
              <w:bottom w:val="single" w:sz="4" w:space="0" w:color="auto"/>
              <w:right w:val="single" w:sz="4" w:space="0" w:color="auto"/>
            </w:tcBorders>
          </w:tcPr>
          <w:p w14:paraId="2A4C8E61" w14:textId="34D39E21"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5FEDDF4" w14:textId="35662B4F"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D95B4C1" w14:textId="2B984EF1"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3442528" w14:textId="0D1933D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8524F97" w14:textId="1AE6931A"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8C42874" w14:textId="1AA617AD"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850A064" w14:textId="70E70968" w:rsidR="00F831FC" w:rsidRDefault="00F831FC" w:rsidP="00F831FC">
            <w:pPr>
              <w:jc w:val="right"/>
              <w:rPr>
                <w:sz w:val="22"/>
                <w:szCs w:val="22"/>
              </w:rPr>
            </w:pPr>
            <w:r>
              <w:rPr>
                <w:sz w:val="22"/>
                <w:szCs w:val="22"/>
              </w:rPr>
              <w:t>ES</w:t>
            </w:r>
          </w:p>
        </w:tc>
      </w:tr>
      <w:tr w:rsidR="00F831FC" w:rsidRPr="0005149F" w14:paraId="2ACF58B9"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4EA719A" w14:textId="49DB525C" w:rsidR="00F831FC" w:rsidRPr="008E158B" w:rsidRDefault="00F831FC" w:rsidP="00F831FC">
            <w:pPr>
              <w:rPr>
                <w:sz w:val="22"/>
                <w:szCs w:val="22"/>
              </w:rPr>
            </w:pPr>
            <w:r>
              <w:rPr>
                <w:sz w:val="22"/>
                <w:szCs w:val="22"/>
              </w:rPr>
              <w:t>30.</w:t>
            </w:r>
          </w:p>
        </w:tc>
        <w:tc>
          <w:tcPr>
            <w:tcW w:w="2563" w:type="dxa"/>
            <w:tcBorders>
              <w:top w:val="single" w:sz="4" w:space="0" w:color="auto"/>
              <w:left w:val="single" w:sz="4" w:space="0" w:color="auto"/>
              <w:bottom w:val="single" w:sz="4" w:space="0" w:color="auto"/>
              <w:right w:val="single" w:sz="4" w:space="0" w:color="auto"/>
            </w:tcBorders>
          </w:tcPr>
          <w:p w14:paraId="11151BD5" w14:textId="6A60D88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71D969A8" w14:textId="205EEBA3"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CB74379" w14:textId="7482A214"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DA45318" w14:textId="5290DF9C"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414AD45" w14:textId="1ADF57B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847D29C" w14:textId="0535AF00"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6677A65" w14:textId="77875575" w:rsidR="00F831FC" w:rsidRDefault="00F831FC" w:rsidP="00F831FC">
            <w:pPr>
              <w:jc w:val="right"/>
              <w:rPr>
                <w:sz w:val="22"/>
                <w:szCs w:val="22"/>
              </w:rPr>
            </w:pPr>
            <w:r>
              <w:rPr>
                <w:sz w:val="22"/>
                <w:szCs w:val="22"/>
              </w:rPr>
              <w:t>ES</w:t>
            </w:r>
          </w:p>
        </w:tc>
      </w:tr>
      <w:tr w:rsidR="00F831FC" w:rsidRPr="0005149F" w14:paraId="0A8C488C"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816B915" w14:textId="7DF37832" w:rsidR="00F831FC" w:rsidRPr="008E158B" w:rsidRDefault="00F831FC" w:rsidP="00F831FC">
            <w:pPr>
              <w:rPr>
                <w:sz w:val="22"/>
                <w:szCs w:val="22"/>
              </w:rPr>
            </w:pPr>
            <w:r>
              <w:rPr>
                <w:sz w:val="22"/>
                <w:szCs w:val="22"/>
              </w:rPr>
              <w:t>31.</w:t>
            </w:r>
          </w:p>
        </w:tc>
        <w:tc>
          <w:tcPr>
            <w:tcW w:w="2563" w:type="dxa"/>
            <w:tcBorders>
              <w:top w:val="single" w:sz="4" w:space="0" w:color="auto"/>
              <w:left w:val="single" w:sz="4" w:space="0" w:color="auto"/>
              <w:bottom w:val="single" w:sz="4" w:space="0" w:color="auto"/>
              <w:right w:val="single" w:sz="4" w:space="0" w:color="auto"/>
            </w:tcBorders>
          </w:tcPr>
          <w:p w14:paraId="1AC75C7B" w14:textId="1DE66E21"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D33AC47" w14:textId="2C1BAEF2"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2651893" w14:textId="3D135447"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B6CB81D" w14:textId="299503E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4DFFBFE" w14:textId="54C2B1A5"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FD2EF61" w14:textId="4C25D7C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A36273D" w14:textId="62D439D8" w:rsidR="00F831FC" w:rsidRDefault="00F831FC" w:rsidP="00F831FC">
            <w:pPr>
              <w:jc w:val="right"/>
              <w:rPr>
                <w:sz w:val="22"/>
                <w:szCs w:val="22"/>
              </w:rPr>
            </w:pPr>
            <w:r>
              <w:rPr>
                <w:sz w:val="22"/>
                <w:szCs w:val="22"/>
              </w:rPr>
              <w:t>ES</w:t>
            </w:r>
          </w:p>
        </w:tc>
      </w:tr>
      <w:tr w:rsidR="00F831FC" w:rsidRPr="0005149F" w14:paraId="52F589A5"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57DA3DA" w14:textId="00572222" w:rsidR="00F831FC" w:rsidRPr="008E158B" w:rsidRDefault="00F831FC" w:rsidP="00F831FC">
            <w:pPr>
              <w:rPr>
                <w:sz w:val="22"/>
                <w:szCs w:val="22"/>
              </w:rPr>
            </w:pPr>
            <w:r>
              <w:rPr>
                <w:sz w:val="22"/>
                <w:szCs w:val="22"/>
              </w:rPr>
              <w:lastRenderedPageBreak/>
              <w:t>32.</w:t>
            </w:r>
          </w:p>
        </w:tc>
        <w:tc>
          <w:tcPr>
            <w:tcW w:w="2563" w:type="dxa"/>
            <w:tcBorders>
              <w:top w:val="single" w:sz="4" w:space="0" w:color="auto"/>
              <w:left w:val="single" w:sz="4" w:space="0" w:color="auto"/>
              <w:bottom w:val="single" w:sz="4" w:space="0" w:color="auto"/>
              <w:right w:val="single" w:sz="4" w:space="0" w:color="auto"/>
            </w:tcBorders>
          </w:tcPr>
          <w:p w14:paraId="7003DC7A" w14:textId="02BC0F0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F2E1EF1" w14:textId="0399472E"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765EFAD" w14:textId="2A4C55B4"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CA87771" w14:textId="4D80A86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15FB21B7" w14:textId="5BC88590"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E49201A" w14:textId="36B8D242"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6616F3F" w14:textId="6B670BDC" w:rsidR="00F831FC" w:rsidRDefault="00F831FC" w:rsidP="00F831FC">
            <w:pPr>
              <w:jc w:val="right"/>
              <w:rPr>
                <w:sz w:val="22"/>
                <w:szCs w:val="22"/>
              </w:rPr>
            </w:pPr>
            <w:r>
              <w:rPr>
                <w:sz w:val="22"/>
                <w:szCs w:val="22"/>
              </w:rPr>
              <w:t>ES</w:t>
            </w:r>
          </w:p>
        </w:tc>
      </w:tr>
      <w:tr w:rsidR="00F831FC" w:rsidRPr="0005149F" w14:paraId="0BC06EE9"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75B514F" w14:textId="29C53185" w:rsidR="00F831FC" w:rsidRPr="008E158B" w:rsidRDefault="00F831FC" w:rsidP="00F831FC">
            <w:pPr>
              <w:rPr>
                <w:sz w:val="22"/>
                <w:szCs w:val="22"/>
              </w:rPr>
            </w:pPr>
            <w:r>
              <w:rPr>
                <w:sz w:val="22"/>
                <w:szCs w:val="22"/>
              </w:rPr>
              <w:t>33.</w:t>
            </w:r>
          </w:p>
        </w:tc>
        <w:tc>
          <w:tcPr>
            <w:tcW w:w="2563" w:type="dxa"/>
            <w:tcBorders>
              <w:top w:val="single" w:sz="4" w:space="0" w:color="auto"/>
              <w:left w:val="single" w:sz="4" w:space="0" w:color="auto"/>
              <w:bottom w:val="single" w:sz="4" w:space="0" w:color="auto"/>
              <w:right w:val="single" w:sz="4" w:space="0" w:color="auto"/>
            </w:tcBorders>
          </w:tcPr>
          <w:p w14:paraId="654B287A" w14:textId="45934A79"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F5CB5ED" w14:textId="3E9CEBF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2BC0442" w14:textId="2514F457"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1FC5CE7" w14:textId="2FEE7B6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984C663" w14:textId="6B0026E8"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5BB8DD8" w14:textId="7FE176FB"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73D750D" w14:textId="079E802F" w:rsidR="00F831FC" w:rsidRDefault="00F831FC" w:rsidP="00F831FC">
            <w:pPr>
              <w:jc w:val="right"/>
              <w:rPr>
                <w:sz w:val="22"/>
                <w:szCs w:val="22"/>
              </w:rPr>
            </w:pPr>
            <w:r>
              <w:rPr>
                <w:sz w:val="22"/>
                <w:szCs w:val="22"/>
              </w:rPr>
              <w:t>ES</w:t>
            </w:r>
          </w:p>
        </w:tc>
      </w:tr>
      <w:tr w:rsidR="00F831FC" w:rsidRPr="0005149F" w14:paraId="2D0D0B99"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7364BFA" w14:textId="0D097384" w:rsidR="00F831FC" w:rsidRPr="008E158B" w:rsidRDefault="00F831FC" w:rsidP="00F831FC">
            <w:pPr>
              <w:rPr>
                <w:sz w:val="22"/>
                <w:szCs w:val="22"/>
              </w:rPr>
            </w:pPr>
            <w:r>
              <w:rPr>
                <w:sz w:val="22"/>
                <w:szCs w:val="22"/>
              </w:rPr>
              <w:t>34.</w:t>
            </w:r>
          </w:p>
        </w:tc>
        <w:tc>
          <w:tcPr>
            <w:tcW w:w="2563" w:type="dxa"/>
            <w:tcBorders>
              <w:top w:val="single" w:sz="4" w:space="0" w:color="auto"/>
              <w:left w:val="single" w:sz="4" w:space="0" w:color="auto"/>
              <w:bottom w:val="single" w:sz="4" w:space="0" w:color="auto"/>
              <w:right w:val="single" w:sz="4" w:space="0" w:color="auto"/>
            </w:tcBorders>
          </w:tcPr>
          <w:p w14:paraId="190D778A" w14:textId="66A84E6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4AF98B7" w14:textId="61D5DD7A"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4F826511" w14:textId="649E736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86C2D0B" w14:textId="2DBE075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908E01A" w14:textId="6E2C7509"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48A2EDE" w14:textId="3A92D1B5"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434EA4A" w14:textId="2D83D4E9" w:rsidR="00F831FC" w:rsidRDefault="00F831FC" w:rsidP="00F831FC">
            <w:pPr>
              <w:jc w:val="right"/>
              <w:rPr>
                <w:sz w:val="22"/>
                <w:szCs w:val="22"/>
              </w:rPr>
            </w:pPr>
            <w:r>
              <w:rPr>
                <w:sz w:val="22"/>
                <w:szCs w:val="22"/>
              </w:rPr>
              <w:t>ES</w:t>
            </w:r>
          </w:p>
        </w:tc>
      </w:tr>
      <w:tr w:rsidR="00F831FC" w:rsidRPr="0005149F" w14:paraId="762751D2"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2A775EB" w14:textId="3EA159A8" w:rsidR="00F831FC" w:rsidRPr="008E158B" w:rsidRDefault="00F831FC" w:rsidP="00F831FC">
            <w:pPr>
              <w:rPr>
                <w:sz w:val="22"/>
                <w:szCs w:val="22"/>
              </w:rPr>
            </w:pPr>
            <w:r>
              <w:rPr>
                <w:sz w:val="22"/>
                <w:szCs w:val="22"/>
              </w:rPr>
              <w:t>35.</w:t>
            </w:r>
          </w:p>
        </w:tc>
        <w:tc>
          <w:tcPr>
            <w:tcW w:w="2563" w:type="dxa"/>
            <w:tcBorders>
              <w:top w:val="single" w:sz="4" w:space="0" w:color="auto"/>
              <w:left w:val="single" w:sz="4" w:space="0" w:color="auto"/>
              <w:bottom w:val="single" w:sz="4" w:space="0" w:color="auto"/>
              <w:right w:val="single" w:sz="4" w:space="0" w:color="auto"/>
            </w:tcBorders>
          </w:tcPr>
          <w:p w14:paraId="4D6399DA" w14:textId="358BC56A"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112261A" w14:textId="4E21340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04C681F" w14:textId="6AD58CB7"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E433B56" w14:textId="1D842DB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44841EC" w14:textId="72DA61E0"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315DDB8" w14:textId="3EE9C882"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8E78D5F" w14:textId="29BE0010" w:rsidR="00F831FC" w:rsidRDefault="00F831FC" w:rsidP="00F831FC">
            <w:pPr>
              <w:jc w:val="right"/>
              <w:rPr>
                <w:sz w:val="22"/>
                <w:szCs w:val="22"/>
              </w:rPr>
            </w:pPr>
            <w:r>
              <w:rPr>
                <w:sz w:val="22"/>
                <w:szCs w:val="22"/>
              </w:rPr>
              <w:t>ES</w:t>
            </w:r>
          </w:p>
        </w:tc>
      </w:tr>
      <w:tr w:rsidR="00F831FC" w:rsidRPr="0005149F" w14:paraId="76FF0D4B"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AF6D86E" w14:textId="4EF95F8B" w:rsidR="00F831FC" w:rsidRPr="008E158B" w:rsidRDefault="00F831FC" w:rsidP="00F831FC">
            <w:pPr>
              <w:rPr>
                <w:sz w:val="22"/>
                <w:szCs w:val="22"/>
              </w:rPr>
            </w:pPr>
            <w:r>
              <w:rPr>
                <w:sz w:val="22"/>
                <w:szCs w:val="22"/>
              </w:rPr>
              <w:t>36.</w:t>
            </w:r>
          </w:p>
        </w:tc>
        <w:tc>
          <w:tcPr>
            <w:tcW w:w="2563" w:type="dxa"/>
            <w:tcBorders>
              <w:top w:val="single" w:sz="4" w:space="0" w:color="auto"/>
              <w:left w:val="single" w:sz="4" w:space="0" w:color="auto"/>
              <w:bottom w:val="single" w:sz="4" w:space="0" w:color="auto"/>
              <w:right w:val="single" w:sz="4" w:space="0" w:color="auto"/>
            </w:tcBorders>
          </w:tcPr>
          <w:p w14:paraId="0AD9C304" w14:textId="791541AC"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F1B15C4" w14:textId="3F8557D9"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D1EEB94" w14:textId="7987FD1D"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6404B69" w14:textId="71064734"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B99A8ED" w14:textId="18E697E5"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0F26544" w14:textId="615DE55C"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E239B06" w14:textId="6A34EAF6" w:rsidR="00F831FC" w:rsidRDefault="00F831FC" w:rsidP="00F831FC">
            <w:pPr>
              <w:jc w:val="right"/>
              <w:rPr>
                <w:sz w:val="22"/>
                <w:szCs w:val="22"/>
              </w:rPr>
            </w:pPr>
            <w:r>
              <w:rPr>
                <w:sz w:val="22"/>
                <w:szCs w:val="22"/>
              </w:rPr>
              <w:t>ES</w:t>
            </w:r>
          </w:p>
        </w:tc>
      </w:tr>
      <w:tr w:rsidR="00F831FC" w:rsidRPr="0005149F" w14:paraId="1AA85B18"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95AD621" w14:textId="4DD905AB" w:rsidR="00F831FC" w:rsidRDefault="00F831FC" w:rsidP="00F831FC">
            <w:pPr>
              <w:rPr>
                <w:sz w:val="22"/>
                <w:szCs w:val="22"/>
              </w:rPr>
            </w:pPr>
            <w:r>
              <w:rPr>
                <w:sz w:val="22"/>
                <w:szCs w:val="22"/>
              </w:rPr>
              <w:t>37.</w:t>
            </w:r>
          </w:p>
        </w:tc>
        <w:tc>
          <w:tcPr>
            <w:tcW w:w="2563" w:type="dxa"/>
            <w:tcBorders>
              <w:top w:val="single" w:sz="4" w:space="0" w:color="auto"/>
              <w:left w:val="single" w:sz="4" w:space="0" w:color="auto"/>
              <w:bottom w:val="single" w:sz="4" w:space="0" w:color="auto"/>
              <w:right w:val="single" w:sz="4" w:space="0" w:color="auto"/>
            </w:tcBorders>
          </w:tcPr>
          <w:p w14:paraId="2CD5B2AA" w14:textId="0B26D8D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1D33F535" w14:textId="6C590159"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D52B6BC" w14:textId="2D95A659"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9394B40" w14:textId="611B7747"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608A0F4" w14:textId="75BBBB8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4138E26" w14:textId="3E170B7B"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D413C06" w14:textId="15203FE2" w:rsidR="00F831FC" w:rsidRDefault="00F831FC" w:rsidP="00F831FC">
            <w:pPr>
              <w:jc w:val="right"/>
              <w:rPr>
                <w:sz w:val="22"/>
                <w:szCs w:val="22"/>
              </w:rPr>
            </w:pPr>
            <w:r>
              <w:rPr>
                <w:sz w:val="22"/>
                <w:szCs w:val="22"/>
              </w:rPr>
              <w:t>ES</w:t>
            </w:r>
          </w:p>
        </w:tc>
      </w:tr>
      <w:tr w:rsidR="00F831FC" w:rsidRPr="0005149F" w14:paraId="17AF33AF"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27CAEFA" w14:textId="19BB5F0B" w:rsidR="00F831FC" w:rsidRDefault="00F831FC" w:rsidP="00F831FC">
            <w:pPr>
              <w:rPr>
                <w:sz w:val="22"/>
                <w:szCs w:val="22"/>
              </w:rPr>
            </w:pPr>
            <w:r>
              <w:rPr>
                <w:sz w:val="22"/>
                <w:szCs w:val="22"/>
              </w:rPr>
              <w:t>38.</w:t>
            </w:r>
          </w:p>
        </w:tc>
        <w:tc>
          <w:tcPr>
            <w:tcW w:w="2563" w:type="dxa"/>
            <w:tcBorders>
              <w:top w:val="single" w:sz="4" w:space="0" w:color="auto"/>
              <w:left w:val="single" w:sz="4" w:space="0" w:color="auto"/>
              <w:bottom w:val="single" w:sz="4" w:space="0" w:color="auto"/>
              <w:right w:val="single" w:sz="4" w:space="0" w:color="auto"/>
            </w:tcBorders>
          </w:tcPr>
          <w:p w14:paraId="04515403" w14:textId="113F7E8C"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F10AA7E" w14:textId="4BE6723D"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D698578" w14:textId="62B95C89"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432381D" w14:textId="7C1FCD75"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259FA38D" w14:textId="6B19EB9A"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8522B17" w14:textId="5C705493"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34C0D84" w14:textId="5C697F51" w:rsidR="00F831FC" w:rsidRDefault="00F831FC" w:rsidP="00F831FC">
            <w:pPr>
              <w:jc w:val="right"/>
              <w:rPr>
                <w:sz w:val="22"/>
                <w:szCs w:val="22"/>
              </w:rPr>
            </w:pPr>
            <w:r>
              <w:rPr>
                <w:sz w:val="22"/>
                <w:szCs w:val="22"/>
              </w:rPr>
              <w:t>ES</w:t>
            </w:r>
          </w:p>
        </w:tc>
      </w:tr>
      <w:tr w:rsidR="00F831FC" w:rsidRPr="0005149F" w14:paraId="6953C5D2"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43CA106" w14:textId="4439EE61" w:rsidR="00F831FC" w:rsidRDefault="00F831FC" w:rsidP="00F831FC">
            <w:pPr>
              <w:rPr>
                <w:sz w:val="22"/>
                <w:szCs w:val="22"/>
              </w:rPr>
            </w:pPr>
            <w:r>
              <w:rPr>
                <w:sz w:val="22"/>
                <w:szCs w:val="22"/>
              </w:rPr>
              <w:t>39.</w:t>
            </w:r>
          </w:p>
        </w:tc>
        <w:tc>
          <w:tcPr>
            <w:tcW w:w="2563" w:type="dxa"/>
            <w:tcBorders>
              <w:top w:val="single" w:sz="4" w:space="0" w:color="auto"/>
              <w:left w:val="single" w:sz="4" w:space="0" w:color="auto"/>
              <w:bottom w:val="single" w:sz="4" w:space="0" w:color="auto"/>
              <w:right w:val="single" w:sz="4" w:space="0" w:color="auto"/>
            </w:tcBorders>
          </w:tcPr>
          <w:p w14:paraId="54FA4FD3" w14:textId="56462030"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1D53A2E" w14:textId="5B4DC281"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C25B91A" w14:textId="512BAC6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E3ACB60" w14:textId="1380ACBB"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098ECCD" w14:textId="4A6F2AD8"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5C166E4" w14:textId="25CB810E"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794FA51" w14:textId="0B22AEBC" w:rsidR="00F831FC" w:rsidRDefault="00F831FC" w:rsidP="00F831FC">
            <w:pPr>
              <w:jc w:val="right"/>
              <w:rPr>
                <w:sz w:val="22"/>
                <w:szCs w:val="22"/>
              </w:rPr>
            </w:pPr>
            <w:r>
              <w:rPr>
                <w:sz w:val="22"/>
                <w:szCs w:val="22"/>
              </w:rPr>
              <w:t>ES</w:t>
            </w:r>
          </w:p>
        </w:tc>
      </w:tr>
      <w:tr w:rsidR="00F831FC" w:rsidRPr="0005149F" w14:paraId="3EBFCE96"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63CD31D" w14:textId="7D7AE0B7" w:rsidR="00F831FC" w:rsidRDefault="00F831FC" w:rsidP="00F831FC">
            <w:pPr>
              <w:rPr>
                <w:sz w:val="22"/>
                <w:szCs w:val="22"/>
              </w:rPr>
            </w:pPr>
            <w:r>
              <w:rPr>
                <w:sz w:val="22"/>
                <w:szCs w:val="22"/>
              </w:rPr>
              <w:t>40.</w:t>
            </w:r>
          </w:p>
        </w:tc>
        <w:tc>
          <w:tcPr>
            <w:tcW w:w="2563" w:type="dxa"/>
            <w:tcBorders>
              <w:top w:val="single" w:sz="4" w:space="0" w:color="auto"/>
              <w:left w:val="single" w:sz="4" w:space="0" w:color="auto"/>
              <w:bottom w:val="single" w:sz="4" w:space="0" w:color="auto"/>
              <w:right w:val="single" w:sz="4" w:space="0" w:color="auto"/>
            </w:tcBorders>
          </w:tcPr>
          <w:p w14:paraId="067BD52F" w14:textId="4C96220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7AE10CA" w14:textId="36A5896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4BC6EF5F" w14:textId="0794A968"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9D9EF1F" w14:textId="6D33B9B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28B74969" w14:textId="7468B7DC"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A88101F" w14:textId="7062620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0DF39F8" w14:textId="095801DD" w:rsidR="00F831FC" w:rsidRDefault="00F831FC" w:rsidP="00F831FC">
            <w:pPr>
              <w:jc w:val="right"/>
              <w:rPr>
                <w:sz w:val="22"/>
                <w:szCs w:val="22"/>
              </w:rPr>
            </w:pPr>
            <w:r>
              <w:rPr>
                <w:sz w:val="22"/>
                <w:szCs w:val="22"/>
              </w:rPr>
              <w:t>ES</w:t>
            </w:r>
          </w:p>
        </w:tc>
      </w:tr>
      <w:tr w:rsidR="00F831FC" w:rsidRPr="0005149F" w14:paraId="5BC22A9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90FDAA5" w14:textId="6E0BD8BE" w:rsidR="00F831FC" w:rsidRDefault="00F831FC" w:rsidP="00F831FC">
            <w:pPr>
              <w:rPr>
                <w:sz w:val="22"/>
                <w:szCs w:val="22"/>
              </w:rPr>
            </w:pPr>
            <w:r>
              <w:rPr>
                <w:sz w:val="22"/>
                <w:szCs w:val="22"/>
              </w:rPr>
              <w:t>41.</w:t>
            </w:r>
          </w:p>
        </w:tc>
        <w:tc>
          <w:tcPr>
            <w:tcW w:w="2563" w:type="dxa"/>
            <w:tcBorders>
              <w:top w:val="single" w:sz="4" w:space="0" w:color="auto"/>
              <w:left w:val="single" w:sz="4" w:space="0" w:color="auto"/>
              <w:bottom w:val="single" w:sz="4" w:space="0" w:color="auto"/>
              <w:right w:val="single" w:sz="4" w:space="0" w:color="auto"/>
            </w:tcBorders>
          </w:tcPr>
          <w:p w14:paraId="2043E3FB" w14:textId="104C21E0"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78DC735" w14:textId="53BC56C1"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452030D8" w14:textId="7B5915C8"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EFE9A38" w14:textId="23A59A8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86F48B0" w14:textId="23263D6F"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044429C" w14:textId="0D0F7FA1"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5BC16C4" w14:textId="269FEEB9" w:rsidR="00F831FC" w:rsidRDefault="00F831FC" w:rsidP="00F831FC">
            <w:pPr>
              <w:jc w:val="right"/>
              <w:rPr>
                <w:sz w:val="22"/>
                <w:szCs w:val="22"/>
              </w:rPr>
            </w:pPr>
            <w:r>
              <w:rPr>
                <w:sz w:val="22"/>
                <w:szCs w:val="22"/>
              </w:rPr>
              <w:t>ES</w:t>
            </w:r>
          </w:p>
        </w:tc>
      </w:tr>
      <w:tr w:rsidR="00F831FC" w:rsidRPr="0005149F" w14:paraId="50A33415"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4D9E5F2" w14:textId="5786F26C" w:rsidR="00F831FC" w:rsidRDefault="00F831FC" w:rsidP="00F831FC">
            <w:pPr>
              <w:rPr>
                <w:sz w:val="22"/>
                <w:szCs w:val="22"/>
              </w:rPr>
            </w:pPr>
            <w:r>
              <w:rPr>
                <w:sz w:val="22"/>
                <w:szCs w:val="22"/>
              </w:rPr>
              <w:t>42.</w:t>
            </w:r>
          </w:p>
        </w:tc>
        <w:tc>
          <w:tcPr>
            <w:tcW w:w="2563" w:type="dxa"/>
            <w:tcBorders>
              <w:top w:val="single" w:sz="4" w:space="0" w:color="auto"/>
              <w:left w:val="single" w:sz="4" w:space="0" w:color="auto"/>
              <w:bottom w:val="single" w:sz="4" w:space="0" w:color="auto"/>
              <w:right w:val="single" w:sz="4" w:space="0" w:color="auto"/>
            </w:tcBorders>
          </w:tcPr>
          <w:p w14:paraId="56574BFB" w14:textId="609601A0"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E0AB891" w14:textId="75C94FD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C579175" w14:textId="4708901F"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673F5DE" w14:textId="2E8DC4E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19AC209D" w14:textId="0FC7FBB5"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B6BEE24" w14:textId="06101929"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69BC360" w14:textId="32A1FB88" w:rsidR="00F831FC" w:rsidRDefault="00F831FC" w:rsidP="00F831FC">
            <w:pPr>
              <w:jc w:val="right"/>
              <w:rPr>
                <w:sz w:val="22"/>
                <w:szCs w:val="22"/>
              </w:rPr>
            </w:pPr>
            <w:r>
              <w:rPr>
                <w:sz w:val="22"/>
                <w:szCs w:val="22"/>
              </w:rPr>
              <w:t>ES</w:t>
            </w:r>
          </w:p>
        </w:tc>
      </w:tr>
      <w:tr w:rsidR="00F831FC" w:rsidRPr="0005149F" w14:paraId="4DAFC108"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8F36399" w14:textId="6F0F0DBF" w:rsidR="00F831FC" w:rsidRDefault="00F831FC" w:rsidP="00F831FC">
            <w:pPr>
              <w:rPr>
                <w:sz w:val="22"/>
                <w:szCs w:val="22"/>
              </w:rPr>
            </w:pPr>
            <w:r>
              <w:rPr>
                <w:sz w:val="22"/>
                <w:szCs w:val="22"/>
              </w:rPr>
              <w:t>43.</w:t>
            </w:r>
          </w:p>
        </w:tc>
        <w:tc>
          <w:tcPr>
            <w:tcW w:w="2563" w:type="dxa"/>
            <w:tcBorders>
              <w:top w:val="single" w:sz="4" w:space="0" w:color="auto"/>
              <w:left w:val="single" w:sz="4" w:space="0" w:color="auto"/>
              <w:bottom w:val="single" w:sz="4" w:space="0" w:color="auto"/>
              <w:right w:val="single" w:sz="4" w:space="0" w:color="auto"/>
            </w:tcBorders>
          </w:tcPr>
          <w:p w14:paraId="0C40C697" w14:textId="0B3B6EB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C0F58D0" w14:textId="02143CCE"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3CEE1C0" w14:textId="5D6D4CC7"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2B779D0" w14:textId="45275300"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23C8EC18" w14:textId="10A7F647"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E160BCA" w14:textId="169FBC0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ECF31A0" w14:textId="08FC9E1A" w:rsidR="00F831FC" w:rsidRDefault="00F831FC" w:rsidP="00F831FC">
            <w:pPr>
              <w:jc w:val="right"/>
              <w:rPr>
                <w:sz w:val="22"/>
                <w:szCs w:val="22"/>
              </w:rPr>
            </w:pPr>
            <w:r>
              <w:rPr>
                <w:sz w:val="22"/>
                <w:szCs w:val="22"/>
              </w:rPr>
              <w:t>ES</w:t>
            </w:r>
          </w:p>
        </w:tc>
      </w:tr>
      <w:tr w:rsidR="00F831FC" w:rsidRPr="0005149F" w14:paraId="44F315F8"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6B69379" w14:textId="2F8F4389" w:rsidR="00F831FC" w:rsidRDefault="00F831FC" w:rsidP="00F831FC">
            <w:pPr>
              <w:rPr>
                <w:sz w:val="22"/>
                <w:szCs w:val="22"/>
              </w:rPr>
            </w:pPr>
            <w:r>
              <w:rPr>
                <w:sz w:val="22"/>
                <w:szCs w:val="22"/>
              </w:rPr>
              <w:t>44.</w:t>
            </w:r>
          </w:p>
        </w:tc>
        <w:tc>
          <w:tcPr>
            <w:tcW w:w="2563" w:type="dxa"/>
            <w:tcBorders>
              <w:top w:val="single" w:sz="4" w:space="0" w:color="auto"/>
              <w:left w:val="single" w:sz="4" w:space="0" w:color="auto"/>
              <w:bottom w:val="single" w:sz="4" w:space="0" w:color="auto"/>
              <w:right w:val="single" w:sz="4" w:space="0" w:color="auto"/>
            </w:tcBorders>
          </w:tcPr>
          <w:p w14:paraId="75443430" w14:textId="5E4A0B3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4930E39" w14:textId="599CE032"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895730E" w14:textId="7251C63D"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86BAB78" w14:textId="462EF777"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259DC3BB" w14:textId="12D859E3"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06AAC0F" w14:textId="10FD2226"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7578E19" w14:textId="5A13C69F" w:rsidR="00F831FC" w:rsidRDefault="00F831FC" w:rsidP="00F831FC">
            <w:pPr>
              <w:jc w:val="right"/>
              <w:rPr>
                <w:sz w:val="22"/>
                <w:szCs w:val="22"/>
              </w:rPr>
            </w:pPr>
            <w:r>
              <w:rPr>
                <w:sz w:val="22"/>
                <w:szCs w:val="22"/>
              </w:rPr>
              <w:t>ES</w:t>
            </w:r>
          </w:p>
        </w:tc>
      </w:tr>
      <w:tr w:rsidR="00F831FC" w:rsidRPr="0005149F" w14:paraId="768FEAC8"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D8ACA2E" w14:textId="261EAF05" w:rsidR="00F831FC" w:rsidRDefault="00F831FC" w:rsidP="00F831FC">
            <w:pPr>
              <w:rPr>
                <w:sz w:val="22"/>
                <w:szCs w:val="22"/>
              </w:rPr>
            </w:pPr>
            <w:r>
              <w:rPr>
                <w:sz w:val="22"/>
                <w:szCs w:val="22"/>
              </w:rPr>
              <w:t>45.</w:t>
            </w:r>
          </w:p>
        </w:tc>
        <w:tc>
          <w:tcPr>
            <w:tcW w:w="2563" w:type="dxa"/>
            <w:tcBorders>
              <w:top w:val="single" w:sz="4" w:space="0" w:color="auto"/>
              <w:left w:val="single" w:sz="4" w:space="0" w:color="auto"/>
              <w:bottom w:val="single" w:sz="4" w:space="0" w:color="auto"/>
              <w:right w:val="single" w:sz="4" w:space="0" w:color="auto"/>
            </w:tcBorders>
          </w:tcPr>
          <w:p w14:paraId="007B28B9" w14:textId="43B7B227"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FD5E4CD" w14:textId="793A6DB0"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BB74AAB" w14:textId="518EEBE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1B837F5" w14:textId="72FBE2CA"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3478C2D" w14:textId="4438473C"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AD99E86" w14:textId="3E11995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9A33E0B" w14:textId="4434A8EC" w:rsidR="00F831FC" w:rsidRDefault="00F831FC" w:rsidP="00F831FC">
            <w:pPr>
              <w:jc w:val="right"/>
              <w:rPr>
                <w:sz w:val="22"/>
                <w:szCs w:val="22"/>
              </w:rPr>
            </w:pPr>
            <w:r>
              <w:rPr>
                <w:sz w:val="22"/>
                <w:szCs w:val="22"/>
              </w:rPr>
              <w:t>ES</w:t>
            </w:r>
          </w:p>
        </w:tc>
      </w:tr>
      <w:tr w:rsidR="00F831FC" w:rsidRPr="0005149F" w14:paraId="662D7504"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DF6034F" w14:textId="022D1AE7" w:rsidR="00F831FC" w:rsidRDefault="00F831FC" w:rsidP="00F831FC">
            <w:pPr>
              <w:rPr>
                <w:sz w:val="22"/>
                <w:szCs w:val="22"/>
              </w:rPr>
            </w:pPr>
            <w:r>
              <w:rPr>
                <w:sz w:val="22"/>
                <w:szCs w:val="22"/>
              </w:rPr>
              <w:t>46.</w:t>
            </w:r>
          </w:p>
        </w:tc>
        <w:tc>
          <w:tcPr>
            <w:tcW w:w="2563" w:type="dxa"/>
            <w:tcBorders>
              <w:top w:val="single" w:sz="4" w:space="0" w:color="auto"/>
              <w:left w:val="single" w:sz="4" w:space="0" w:color="auto"/>
              <w:bottom w:val="single" w:sz="4" w:space="0" w:color="auto"/>
              <w:right w:val="single" w:sz="4" w:space="0" w:color="auto"/>
            </w:tcBorders>
          </w:tcPr>
          <w:p w14:paraId="11E9EC7B" w14:textId="33414B6A"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621EB0C" w14:textId="6AF6E7A3"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E430652" w14:textId="1D215905"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C566543" w14:textId="2360D19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9777D5A" w14:textId="545526E1"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810C082" w14:textId="61C17933"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5B61AC2" w14:textId="56539635" w:rsidR="00F831FC" w:rsidRDefault="00F831FC" w:rsidP="00F831FC">
            <w:pPr>
              <w:jc w:val="right"/>
              <w:rPr>
                <w:sz w:val="22"/>
                <w:szCs w:val="22"/>
              </w:rPr>
            </w:pPr>
            <w:r>
              <w:rPr>
                <w:sz w:val="22"/>
                <w:szCs w:val="22"/>
              </w:rPr>
              <w:t>ES</w:t>
            </w:r>
          </w:p>
        </w:tc>
      </w:tr>
      <w:tr w:rsidR="00F831FC" w:rsidRPr="0005149F" w14:paraId="786F8DD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2146C22" w14:textId="176DB95B" w:rsidR="00F831FC" w:rsidRDefault="00F831FC" w:rsidP="00F831FC">
            <w:pPr>
              <w:rPr>
                <w:sz w:val="22"/>
                <w:szCs w:val="22"/>
              </w:rPr>
            </w:pPr>
            <w:r>
              <w:rPr>
                <w:sz w:val="22"/>
                <w:szCs w:val="22"/>
              </w:rPr>
              <w:t>47.</w:t>
            </w:r>
          </w:p>
        </w:tc>
        <w:tc>
          <w:tcPr>
            <w:tcW w:w="2563" w:type="dxa"/>
            <w:tcBorders>
              <w:top w:val="single" w:sz="4" w:space="0" w:color="auto"/>
              <w:left w:val="single" w:sz="4" w:space="0" w:color="auto"/>
              <w:bottom w:val="single" w:sz="4" w:space="0" w:color="auto"/>
              <w:right w:val="single" w:sz="4" w:space="0" w:color="auto"/>
            </w:tcBorders>
          </w:tcPr>
          <w:p w14:paraId="44854053" w14:textId="5FB652A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701802D" w14:textId="708EDED6"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F9F17E4" w14:textId="34079AB9"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5643BA1" w14:textId="22C7831A"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15052FF" w14:textId="5AFD3264"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18CF3BA" w14:textId="3E831E2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76F0068" w14:textId="47280F90" w:rsidR="00F831FC" w:rsidRDefault="00F831FC" w:rsidP="00F831FC">
            <w:pPr>
              <w:jc w:val="right"/>
              <w:rPr>
                <w:sz w:val="22"/>
                <w:szCs w:val="22"/>
              </w:rPr>
            </w:pPr>
            <w:r>
              <w:rPr>
                <w:sz w:val="22"/>
                <w:szCs w:val="22"/>
              </w:rPr>
              <w:t>ES</w:t>
            </w:r>
          </w:p>
        </w:tc>
      </w:tr>
      <w:tr w:rsidR="00F831FC" w:rsidRPr="0005149F" w14:paraId="39328B38"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377D79B" w14:textId="676C9CB1" w:rsidR="00F831FC" w:rsidRDefault="00F831FC" w:rsidP="00F831FC">
            <w:pPr>
              <w:rPr>
                <w:sz w:val="22"/>
                <w:szCs w:val="22"/>
              </w:rPr>
            </w:pPr>
            <w:r>
              <w:rPr>
                <w:sz w:val="22"/>
                <w:szCs w:val="22"/>
              </w:rPr>
              <w:t>48.</w:t>
            </w:r>
          </w:p>
        </w:tc>
        <w:tc>
          <w:tcPr>
            <w:tcW w:w="2563" w:type="dxa"/>
            <w:tcBorders>
              <w:top w:val="single" w:sz="4" w:space="0" w:color="auto"/>
              <w:left w:val="single" w:sz="4" w:space="0" w:color="auto"/>
              <w:bottom w:val="single" w:sz="4" w:space="0" w:color="auto"/>
              <w:right w:val="single" w:sz="4" w:space="0" w:color="auto"/>
            </w:tcBorders>
          </w:tcPr>
          <w:p w14:paraId="07973E36" w14:textId="66E9E1E6"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03A5C7B" w14:textId="358C258C"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9FAC3BB" w14:textId="5C89426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433D019" w14:textId="18C53B64"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2C32FE3" w14:textId="61843A3A"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5110B60" w14:textId="28BAA72D"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9EE6201" w14:textId="1BAC369A" w:rsidR="00F831FC" w:rsidRDefault="00F831FC" w:rsidP="00F831FC">
            <w:pPr>
              <w:jc w:val="right"/>
              <w:rPr>
                <w:sz w:val="22"/>
                <w:szCs w:val="22"/>
              </w:rPr>
            </w:pPr>
            <w:r>
              <w:rPr>
                <w:sz w:val="22"/>
                <w:szCs w:val="22"/>
              </w:rPr>
              <w:t>ES</w:t>
            </w:r>
          </w:p>
        </w:tc>
      </w:tr>
      <w:tr w:rsidR="00F831FC" w:rsidRPr="0005149F" w14:paraId="0AB5CB36"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37B8800" w14:textId="4CC431D4" w:rsidR="00F831FC" w:rsidRDefault="00F831FC" w:rsidP="00F831FC">
            <w:pPr>
              <w:rPr>
                <w:sz w:val="22"/>
                <w:szCs w:val="22"/>
              </w:rPr>
            </w:pPr>
            <w:r>
              <w:rPr>
                <w:sz w:val="22"/>
                <w:szCs w:val="22"/>
              </w:rPr>
              <w:t>49.</w:t>
            </w:r>
          </w:p>
        </w:tc>
        <w:tc>
          <w:tcPr>
            <w:tcW w:w="2563" w:type="dxa"/>
            <w:tcBorders>
              <w:top w:val="single" w:sz="4" w:space="0" w:color="auto"/>
              <w:left w:val="single" w:sz="4" w:space="0" w:color="auto"/>
              <w:bottom w:val="single" w:sz="4" w:space="0" w:color="auto"/>
              <w:right w:val="single" w:sz="4" w:space="0" w:color="auto"/>
            </w:tcBorders>
          </w:tcPr>
          <w:p w14:paraId="151D5FE3" w14:textId="36D38843"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2F452EB" w14:textId="6C1F3327"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21DD7D7" w14:textId="03FA549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DEE1E1C" w14:textId="358BA3E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305EB31" w14:textId="491AE114"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51C9A88" w14:textId="27399D26"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561242E" w14:textId="684E8F52" w:rsidR="00F831FC" w:rsidRDefault="00F831FC" w:rsidP="00F831FC">
            <w:pPr>
              <w:jc w:val="right"/>
              <w:rPr>
                <w:sz w:val="22"/>
                <w:szCs w:val="22"/>
              </w:rPr>
            </w:pPr>
            <w:r>
              <w:rPr>
                <w:sz w:val="22"/>
                <w:szCs w:val="22"/>
              </w:rPr>
              <w:t>ES</w:t>
            </w:r>
          </w:p>
        </w:tc>
      </w:tr>
      <w:tr w:rsidR="00F831FC" w:rsidRPr="0005149F" w14:paraId="1142A12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325831D" w14:textId="1DB871B4" w:rsidR="00F831FC" w:rsidRDefault="00F831FC" w:rsidP="00F831FC">
            <w:pPr>
              <w:rPr>
                <w:sz w:val="22"/>
                <w:szCs w:val="22"/>
              </w:rPr>
            </w:pPr>
            <w:r>
              <w:rPr>
                <w:sz w:val="22"/>
                <w:szCs w:val="22"/>
              </w:rPr>
              <w:lastRenderedPageBreak/>
              <w:t>50.</w:t>
            </w:r>
          </w:p>
        </w:tc>
        <w:tc>
          <w:tcPr>
            <w:tcW w:w="2563" w:type="dxa"/>
            <w:tcBorders>
              <w:top w:val="single" w:sz="4" w:space="0" w:color="auto"/>
              <w:left w:val="single" w:sz="4" w:space="0" w:color="auto"/>
              <w:bottom w:val="single" w:sz="4" w:space="0" w:color="auto"/>
              <w:right w:val="single" w:sz="4" w:space="0" w:color="auto"/>
            </w:tcBorders>
          </w:tcPr>
          <w:p w14:paraId="1123BAFE" w14:textId="28DD38CC"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2C95261" w14:textId="49D8B530"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06A1E3E" w14:textId="19ABCC6E"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217038C" w14:textId="6ECE5134"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7EFCF39" w14:textId="7C0E2F66"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5EDB4D7" w14:textId="473D517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B3F94F7" w14:textId="166B3459" w:rsidR="00F831FC" w:rsidRDefault="00F831FC" w:rsidP="00F831FC">
            <w:pPr>
              <w:jc w:val="right"/>
              <w:rPr>
                <w:sz w:val="22"/>
                <w:szCs w:val="22"/>
              </w:rPr>
            </w:pPr>
            <w:r>
              <w:rPr>
                <w:sz w:val="22"/>
                <w:szCs w:val="22"/>
              </w:rPr>
              <w:t>ES</w:t>
            </w:r>
          </w:p>
        </w:tc>
      </w:tr>
      <w:tr w:rsidR="00F831FC" w:rsidRPr="0005149F" w14:paraId="2A666D9F"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F9BC9C5" w14:textId="47EEB825" w:rsidR="00F831FC" w:rsidRDefault="00F831FC" w:rsidP="00F831FC">
            <w:pPr>
              <w:rPr>
                <w:sz w:val="22"/>
                <w:szCs w:val="22"/>
              </w:rPr>
            </w:pPr>
            <w:r>
              <w:rPr>
                <w:sz w:val="22"/>
                <w:szCs w:val="22"/>
              </w:rPr>
              <w:t>51.</w:t>
            </w:r>
          </w:p>
        </w:tc>
        <w:tc>
          <w:tcPr>
            <w:tcW w:w="2563" w:type="dxa"/>
            <w:tcBorders>
              <w:top w:val="single" w:sz="4" w:space="0" w:color="auto"/>
              <w:left w:val="single" w:sz="4" w:space="0" w:color="auto"/>
              <w:bottom w:val="single" w:sz="4" w:space="0" w:color="auto"/>
              <w:right w:val="single" w:sz="4" w:space="0" w:color="auto"/>
            </w:tcBorders>
          </w:tcPr>
          <w:p w14:paraId="06984491" w14:textId="29C40650"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1A8B126B" w14:textId="6032E594"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44E5EFF" w14:textId="1B9E59A7"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D9F4B75" w14:textId="24E20AF3"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31E93C8" w14:textId="0ECAD75C"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718360C" w14:textId="16B4980D"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6DE54C2" w14:textId="2939E3F8" w:rsidR="00F831FC" w:rsidRDefault="00F831FC" w:rsidP="00F831FC">
            <w:pPr>
              <w:jc w:val="right"/>
              <w:rPr>
                <w:sz w:val="22"/>
                <w:szCs w:val="22"/>
              </w:rPr>
            </w:pPr>
            <w:r>
              <w:rPr>
                <w:sz w:val="22"/>
                <w:szCs w:val="22"/>
              </w:rPr>
              <w:t>ES</w:t>
            </w:r>
          </w:p>
        </w:tc>
      </w:tr>
      <w:tr w:rsidR="00F831FC" w:rsidRPr="0005149F" w14:paraId="4CDF9091"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FB30228" w14:textId="2C1B2E4C" w:rsidR="00F831FC" w:rsidRDefault="00F831FC" w:rsidP="00F831FC">
            <w:pPr>
              <w:rPr>
                <w:sz w:val="22"/>
                <w:szCs w:val="22"/>
              </w:rPr>
            </w:pPr>
            <w:r>
              <w:rPr>
                <w:sz w:val="22"/>
                <w:szCs w:val="22"/>
              </w:rPr>
              <w:t>52.</w:t>
            </w:r>
          </w:p>
        </w:tc>
        <w:tc>
          <w:tcPr>
            <w:tcW w:w="2563" w:type="dxa"/>
            <w:tcBorders>
              <w:top w:val="single" w:sz="4" w:space="0" w:color="auto"/>
              <w:left w:val="single" w:sz="4" w:space="0" w:color="auto"/>
              <w:bottom w:val="single" w:sz="4" w:space="0" w:color="auto"/>
              <w:right w:val="single" w:sz="4" w:space="0" w:color="auto"/>
            </w:tcBorders>
          </w:tcPr>
          <w:p w14:paraId="1166B18B" w14:textId="2CEB723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BB5E276" w14:textId="5F8A837F"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BBD8ED9" w14:textId="5FE38A35"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21E0DB3" w14:textId="373A02C0"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6005109" w14:textId="47883E04"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531AB47" w14:textId="50BFF71E"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D847093" w14:textId="6F7827AA" w:rsidR="00F831FC" w:rsidRDefault="00F831FC" w:rsidP="00F831FC">
            <w:pPr>
              <w:jc w:val="right"/>
              <w:rPr>
                <w:sz w:val="22"/>
                <w:szCs w:val="22"/>
              </w:rPr>
            </w:pPr>
            <w:r>
              <w:rPr>
                <w:sz w:val="22"/>
                <w:szCs w:val="22"/>
              </w:rPr>
              <w:t>ES</w:t>
            </w:r>
          </w:p>
        </w:tc>
      </w:tr>
      <w:tr w:rsidR="00F831FC" w:rsidRPr="0005149F" w14:paraId="3B6C1D6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0A57350" w14:textId="29CBDEB2" w:rsidR="00F831FC" w:rsidRDefault="00F831FC" w:rsidP="00F831FC">
            <w:pPr>
              <w:rPr>
                <w:sz w:val="22"/>
                <w:szCs w:val="22"/>
              </w:rPr>
            </w:pPr>
            <w:r>
              <w:rPr>
                <w:sz w:val="22"/>
                <w:szCs w:val="22"/>
              </w:rPr>
              <w:t>53.</w:t>
            </w:r>
          </w:p>
        </w:tc>
        <w:tc>
          <w:tcPr>
            <w:tcW w:w="2563" w:type="dxa"/>
            <w:tcBorders>
              <w:top w:val="single" w:sz="4" w:space="0" w:color="auto"/>
              <w:left w:val="single" w:sz="4" w:space="0" w:color="auto"/>
              <w:bottom w:val="single" w:sz="4" w:space="0" w:color="auto"/>
              <w:right w:val="single" w:sz="4" w:space="0" w:color="auto"/>
            </w:tcBorders>
          </w:tcPr>
          <w:p w14:paraId="36456B2D" w14:textId="6F96A8E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02D7025" w14:textId="01DB9C30"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A340A45" w14:textId="61039C4D"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97AAFD8" w14:textId="62901F0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2B89C7A" w14:textId="4E030CFC"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F57D833" w14:textId="6615F749"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80DFB3D" w14:textId="73BCA041" w:rsidR="00F831FC" w:rsidRDefault="00F831FC" w:rsidP="00F831FC">
            <w:pPr>
              <w:jc w:val="right"/>
              <w:rPr>
                <w:sz w:val="22"/>
                <w:szCs w:val="22"/>
              </w:rPr>
            </w:pPr>
            <w:r>
              <w:rPr>
                <w:sz w:val="22"/>
                <w:szCs w:val="22"/>
              </w:rPr>
              <w:t>ES</w:t>
            </w:r>
          </w:p>
        </w:tc>
      </w:tr>
      <w:tr w:rsidR="00F831FC" w:rsidRPr="0005149F" w14:paraId="3E1AE26C"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634A44C" w14:textId="0D2B1847" w:rsidR="00F831FC" w:rsidRDefault="00F831FC" w:rsidP="00F831FC">
            <w:pPr>
              <w:rPr>
                <w:sz w:val="22"/>
                <w:szCs w:val="22"/>
              </w:rPr>
            </w:pPr>
            <w:r>
              <w:rPr>
                <w:sz w:val="22"/>
                <w:szCs w:val="22"/>
              </w:rPr>
              <w:t>54.</w:t>
            </w:r>
          </w:p>
        </w:tc>
        <w:tc>
          <w:tcPr>
            <w:tcW w:w="2563" w:type="dxa"/>
            <w:tcBorders>
              <w:top w:val="single" w:sz="4" w:space="0" w:color="auto"/>
              <w:left w:val="single" w:sz="4" w:space="0" w:color="auto"/>
              <w:bottom w:val="single" w:sz="4" w:space="0" w:color="auto"/>
              <w:right w:val="single" w:sz="4" w:space="0" w:color="auto"/>
            </w:tcBorders>
          </w:tcPr>
          <w:p w14:paraId="7C8FBC17" w14:textId="265CDDAB"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12FBF4F" w14:textId="53B0ACEE"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FCB0468" w14:textId="3BE70F1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A74C0ED" w14:textId="2A39A22B"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C1A384F" w14:textId="000F1ECC"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44EF2469" w14:textId="5F1D1D0C"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554B7C6" w14:textId="7AF04440" w:rsidR="00F831FC" w:rsidRDefault="00F831FC" w:rsidP="00F831FC">
            <w:pPr>
              <w:jc w:val="right"/>
              <w:rPr>
                <w:sz w:val="22"/>
                <w:szCs w:val="22"/>
              </w:rPr>
            </w:pPr>
            <w:r>
              <w:rPr>
                <w:sz w:val="22"/>
                <w:szCs w:val="22"/>
              </w:rPr>
              <w:t>ES</w:t>
            </w:r>
          </w:p>
        </w:tc>
      </w:tr>
      <w:tr w:rsidR="00F831FC" w:rsidRPr="0005149F" w14:paraId="34F1313C"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7BB757B" w14:textId="494F0574" w:rsidR="00F831FC" w:rsidRDefault="00F831FC" w:rsidP="00F831FC">
            <w:pPr>
              <w:rPr>
                <w:sz w:val="22"/>
                <w:szCs w:val="22"/>
              </w:rPr>
            </w:pPr>
            <w:r>
              <w:rPr>
                <w:sz w:val="22"/>
                <w:szCs w:val="22"/>
              </w:rPr>
              <w:t>55.</w:t>
            </w:r>
          </w:p>
        </w:tc>
        <w:tc>
          <w:tcPr>
            <w:tcW w:w="2563" w:type="dxa"/>
            <w:tcBorders>
              <w:top w:val="single" w:sz="4" w:space="0" w:color="auto"/>
              <w:left w:val="single" w:sz="4" w:space="0" w:color="auto"/>
              <w:bottom w:val="single" w:sz="4" w:space="0" w:color="auto"/>
              <w:right w:val="single" w:sz="4" w:space="0" w:color="auto"/>
            </w:tcBorders>
          </w:tcPr>
          <w:p w14:paraId="5D96AB7A" w14:textId="6E77527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783D3F35" w14:textId="72A4A6BA"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0AED6ED" w14:textId="319D309F"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E7839E9" w14:textId="765F11C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5526421" w14:textId="3839430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4D82093" w14:textId="07CE2211"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2669866" w14:textId="09FD9F93" w:rsidR="00F831FC" w:rsidRDefault="00F831FC" w:rsidP="00F831FC">
            <w:pPr>
              <w:jc w:val="right"/>
              <w:rPr>
                <w:sz w:val="22"/>
                <w:szCs w:val="22"/>
              </w:rPr>
            </w:pPr>
            <w:r>
              <w:rPr>
                <w:sz w:val="22"/>
                <w:szCs w:val="22"/>
              </w:rPr>
              <w:t>ES</w:t>
            </w:r>
          </w:p>
        </w:tc>
      </w:tr>
      <w:tr w:rsidR="00F831FC" w:rsidRPr="0005149F" w14:paraId="3F41068E"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F5EE898" w14:textId="77910CAD" w:rsidR="00F831FC" w:rsidRDefault="00F831FC" w:rsidP="00F831FC">
            <w:pPr>
              <w:rPr>
                <w:sz w:val="22"/>
                <w:szCs w:val="22"/>
              </w:rPr>
            </w:pPr>
            <w:r>
              <w:rPr>
                <w:sz w:val="22"/>
                <w:szCs w:val="22"/>
              </w:rPr>
              <w:t>56.</w:t>
            </w:r>
          </w:p>
        </w:tc>
        <w:tc>
          <w:tcPr>
            <w:tcW w:w="2563" w:type="dxa"/>
            <w:tcBorders>
              <w:top w:val="single" w:sz="4" w:space="0" w:color="auto"/>
              <w:left w:val="single" w:sz="4" w:space="0" w:color="auto"/>
              <w:bottom w:val="single" w:sz="4" w:space="0" w:color="auto"/>
              <w:right w:val="single" w:sz="4" w:space="0" w:color="auto"/>
            </w:tcBorders>
          </w:tcPr>
          <w:p w14:paraId="070DE16B" w14:textId="61DF831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A8D8350" w14:textId="56B6295B"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1F36BCD" w14:textId="255D73E2"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27B8C36" w14:textId="0D336731"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8BECD4E" w14:textId="080A7E39"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AD7136E" w14:textId="159905C2"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8116AF5" w14:textId="2A7EAE08" w:rsidR="00F831FC" w:rsidRDefault="00F831FC" w:rsidP="00F831FC">
            <w:pPr>
              <w:jc w:val="right"/>
              <w:rPr>
                <w:sz w:val="22"/>
                <w:szCs w:val="22"/>
              </w:rPr>
            </w:pPr>
            <w:r>
              <w:rPr>
                <w:sz w:val="22"/>
                <w:szCs w:val="22"/>
              </w:rPr>
              <w:t>ES</w:t>
            </w:r>
          </w:p>
        </w:tc>
      </w:tr>
      <w:tr w:rsidR="00F831FC" w:rsidRPr="0005149F" w14:paraId="7ED6E4E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35F5626" w14:textId="12A04B60" w:rsidR="00F831FC" w:rsidRDefault="00F831FC" w:rsidP="00F831FC">
            <w:pPr>
              <w:rPr>
                <w:sz w:val="22"/>
                <w:szCs w:val="22"/>
              </w:rPr>
            </w:pPr>
            <w:r>
              <w:rPr>
                <w:sz w:val="22"/>
                <w:szCs w:val="22"/>
              </w:rPr>
              <w:t>57.</w:t>
            </w:r>
          </w:p>
        </w:tc>
        <w:tc>
          <w:tcPr>
            <w:tcW w:w="2563" w:type="dxa"/>
            <w:tcBorders>
              <w:top w:val="single" w:sz="4" w:space="0" w:color="auto"/>
              <w:left w:val="single" w:sz="4" w:space="0" w:color="auto"/>
              <w:bottom w:val="single" w:sz="4" w:space="0" w:color="auto"/>
              <w:right w:val="single" w:sz="4" w:space="0" w:color="auto"/>
            </w:tcBorders>
          </w:tcPr>
          <w:p w14:paraId="3B78D08A" w14:textId="58E7387B"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4E504B8" w14:textId="396E9CC7"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0F2BE5F" w14:textId="63814CD1"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B7DE679" w14:textId="726CD58D"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27FFB75B" w14:textId="54496414"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829E5C5" w14:textId="1E9135CC"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1A606387" w14:textId="43C9A77B" w:rsidR="00F831FC" w:rsidRDefault="00F831FC" w:rsidP="00F831FC">
            <w:pPr>
              <w:jc w:val="right"/>
              <w:rPr>
                <w:sz w:val="22"/>
                <w:szCs w:val="22"/>
              </w:rPr>
            </w:pPr>
            <w:r>
              <w:rPr>
                <w:sz w:val="22"/>
                <w:szCs w:val="22"/>
              </w:rPr>
              <w:t>ES</w:t>
            </w:r>
          </w:p>
        </w:tc>
      </w:tr>
      <w:tr w:rsidR="00F831FC" w:rsidRPr="0005149F" w14:paraId="2297611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1AFFD1F" w14:textId="2A786589" w:rsidR="00F831FC" w:rsidRDefault="00F831FC" w:rsidP="00F831FC">
            <w:pPr>
              <w:rPr>
                <w:sz w:val="22"/>
                <w:szCs w:val="22"/>
              </w:rPr>
            </w:pPr>
            <w:r>
              <w:rPr>
                <w:sz w:val="22"/>
                <w:szCs w:val="22"/>
              </w:rPr>
              <w:t>58.</w:t>
            </w:r>
          </w:p>
        </w:tc>
        <w:tc>
          <w:tcPr>
            <w:tcW w:w="2563" w:type="dxa"/>
            <w:tcBorders>
              <w:top w:val="single" w:sz="4" w:space="0" w:color="auto"/>
              <w:left w:val="single" w:sz="4" w:space="0" w:color="auto"/>
              <w:bottom w:val="single" w:sz="4" w:space="0" w:color="auto"/>
              <w:right w:val="single" w:sz="4" w:space="0" w:color="auto"/>
            </w:tcBorders>
          </w:tcPr>
          <w:p w14:paraId="578E4D6D" w14:textId="2A2AE16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93D2D2A" w14:textId="4A158CA6"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AFA5138" w14:textId="37C1958C"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400A8438" w14:textId="1892DC27"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E7F3EFE" w14:textId="551471CC"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2A090A2" w14:textId="0C5E90B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4D96229" w14:textId="22E20AF4" w:rsidR="00F831FC" w:rsidRDefault="00F831FC" w:rsidP="00F831FC">
            <w:pPr>
              <w:jc w:val="right"/>
              <w:rPr>
                <w:sz w:val="22"/>
                <w:szCs w:val="22"/>
              </w:rPr>
            </w:pPr>
            <w:r>
              <w:rPr>
                <w:sz w:val="22"/>
                <w:szCs w:val="22"/>
              </w:rPr>
              <w:t>ES</w:t>
            </w:r>
          </w:p>
        </w:tc>
      </w:tr>
      <w:tr w:rsidR="00F831FC" w:rsidRPr="0005149F" w14:paraId="6F191175"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D284ACF" w14:textId="67DC136E" w:rsidR="00F831FC" w:rsidRDefault="00F831FC" w:rsidP="00F831FC">
            <w:pPr>
              <w:rPr>
                <w:sz w:val="22"/>
                <w:szCs w:val="22"/>
              </w:rPr>
            </w:pPr>
            <w:r>
              <w:rPr>
                <w:sz w:val="22"/>
                <w:szCs w:val="22"/>
              </w:rPr>
              <w:t>59.</w:t>
            </w:r>
          </w:p>
        </w:tc>
        <w:tc>
          <w:tcPr>
            <w:tcW w:w="2563" w:type="dxa"/>
            <w:tcBorders>
              <w:top w:val="single" w:sz="4" w:space="0" w:color="auto"/>
              <w:left w:val="single" w:sz="4" w:space="0" w:color="auto"/>
              <w:bottom w:val="single" w:sz="4" w:space="0" w:color="auto"/>
              <w:right w:val="single" w:sz="4" w:space="0" w:color="auto"/>
            </w:tcBorders>
          </w:tcPr>
          <w:p w14:paraId="2DCAB414" w14:textId="54CB0A0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46B24AD" w14:textId="0C4BC0A0"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D6AF0A4" w14:textId="5129820E"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A9E9DB7" w14:textId="406F3B50"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2156307" w14:textId="064338F1"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984CC98" w14:textId="5BEC36F6"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6A9E73D" w14:textId="10056B2A" w:rsidR="00F831FC" w:rsidRDefault="00F831FC" w:rsidP="00F831FC">
            <w:pPr>
              <w:jc w:val="right"/>
              <w:rPr>
                <w:sz w:val="22"/>
                <w:szCs w:val="22"/>
              </w:rPr>
            </w:pPr>
            <w:r>
              <w:rPr>
                <w:sz w:val="22"/>
                <w:szCs w:val="22"/>
              </w:rPr>
              <w:t>ES</w:t>
            </w:r>
          </w:p>
        </w:tc>
      </w:tr>
      <w:tr w:rsidR="00F831FC" w:rsidRPr="0005149F" w14:paraId="6C687BF1"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3B425B95" w14:textId="00E25AED" w:rsidR="00F831FC" w:rsidRDefault="00F831FC" w:rsidP="00F831FC">
            <w:pPr>
              <w:rPr>
                <w:sz w:val="22"/>
                <w:szCs w:val="22"/>
              </w:rPr>
            </w:pPr>
            <w:r>
              <w:rPr>
                <w:sz w:val="22"/>
                <w:szCs w:val="22"/>
              </w:rPr>
              <w:t>60.</w:t>
            </w:r>
          </w:p>
        </w:tc>
        <w:tc>
          <w:tcPr>
            <w:tcW w:w="2563" w:type="dxa"/>
            <w:tcBorders>
              <w:top w:val="single" w:sz="4" w:space="0" w:color="auto"/>
              <w:left w:val="single" w:sz="4" w:space="0" w:color="auto"/>
              <w:bottom w:val="single" w:sz="4" w:space="0" w:color="auto"/>
              <w:right w:val="single" w:sz="4" w:space="0" w:color="auto"/>
            </w:tcBorders>
          </w:tcPr>
          <w:p w14:paraId="7BC02F07" w14:textId="3AECDE09"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16D91FD3" w14:textId="2C0EC674"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2A693EE" w14:textId="4DE0190C"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B85E6BA" w14:textId="292DB11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AF16289" w14:textId="58EF56A8"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95DEA13" w14:textId="70DC57AD"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2E9BF9B" w14:textId="501C7039" w:rsidR="00F831FC" w:rsidRDefault="00F831FC" w:rsidP="00F831FC">
            <w:pPr>
              <w:jc w:val="right"/>
              <w:rPr>
                <w:sz w:val="22"/>
                <w:szCs w:val="22"/>
              </w:rPr>
            </w:pPr>
            <w:r>
              <w:rPr>
                <w:sz w:val="22"/>
                <w:szCs w:val="22"/>
              </w:rPr>
              <w:t>ES</w:t>
            </w:r>
          </w:p>
        </w:tc>
      </w:tr>
      <w:tr w:rsidR="00F831FC" w:rsidRPr="0005149F" w14:paraId="5F4013F1"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384CB297" w14:textId="5665F5FC" w:rsidR="00F831FC" w:rsidRDefault="00F831FC" w:rsidP="00F831FC">
            <w:pPr>
              <w:rPr>
                <w:sz w:val="22"/>
                <w:szCs w:val="22"/>
              </w:rPr>
            </w:pPr>
            <w:r>
              <w:rPr>
                <w:sz w:val="22"/>
                <w:szCs w:val="22"/>
              </w:rPr>
              <w:t>61.</w:t>
            </w:r>
          </w:p>
        </w:tc>
        <w:tc>
          <w:tcPr>
            <w:tcW w:w="2563" w:type="dxa"/>
            <w:tcBorders>
              <w:top w:val="single" w:sz="4" w:space="0" w:color="auto"/>
              <w:left w:val="single" w:sz="4" w:space="0" w:color="auto"/>
              <w:bottom w:val="single" w:sz="4" w:space="0" w:color="auto"/>
              <w:right w:val="single" w:sz="4" w:space="0" w:color="auto"/>
            </w:tcBorders>
          </w:tcPr>
          <w:p w14:paraId="716C1D33" w14:textId="6E0A159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BA91F44" w14:textId="13EB4EB9"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22169B8" w14:textId="4537D544"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6E16E8A" w14:textId="09FD652D"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215A94E8" w14:textId="591F3029"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B0F3A8F" w14:textId="1C87734F"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2465539" w14:textId="135F4C15" w:rsidR="00F831FC" w:rsidRDefault="00F831FC" w:rsidP="00F831FC">
            <w:pPr>
              <w:jc w:val="right"/>
              <w:rPr>
                <w:sz w:val="22"/>
                <w:szCs w:val="22"/>
              </w:rPr>
            </w:pPr>
            <w:r>
              <w:rPr>
                <w:sz w:val="22"/>
                <w:szCs w:val="22"/>
              </w:rPr>
              <w:t>ES</w:t>
            </w:r>
          </w:p>
        </w:tc>
      </w:tr>
      <w:tr w:rsidR="00F831FC" w:rsidRPr="0005149F" w14:paraId="63CDABAF"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CDD2D4C" w14:textId="209AB385" w:rsidR="00F831FC" w:rsidRDefault="00F831FC" w:rsidP="00F831FC">
            <w:pPr>
              <w:rPr>
                <w:sz w:val="22"/>
                <w:szCs w:val="22"/>
              </w:rPr>
            </w:pPr>
            <w:r>
              <w:rPr>
                <w:sz w:val="22"/>
                <w:szCs w:val="22"/>
              </w:rPr>
              <w:t>62.</w:t>
            </w:r>
          </w:p>
        </w:tc>
        <w:tc>
          <w:tcPr>
            <w:tcW w:w="2563" w:type="dxa"/>
            <w:tcBorders>
              <w:top w:val="single" w:sz="4" w:space="0" w:color="auto"/>
              <w:left w:val="single" w:sz="4" w:space="0" w:color="auto"/>
              <w:bottom w:val="single" w:sz="4" w:space="0" w:color="auto"/>
              <w:right w:val="single" w:sz="4" w:space="0" w:color="auto"/>
            </w:tcBorders>
          </w:tcPr>
          <w:p w14:paraId="3C1F90C1" w14:textId="49F685D0"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2011548" w14:textId="117861A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E9A247B" w14:textId="5246ABB1"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A763470" w14:textId="7C357A57"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3C6778A" w14:textId="2AA36207"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FE4D495" w14:textId="58F47B49"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8BC1DBC" w14:textId="362A8A12" w:rsidR="00F831FC" w:rsidRDefault="00F831FC" w:rsidP="00F831FC">
            <w:pPr>
              <w:jc w:val="right"/>
              <w:rPr>
                <w:sz w:val="22"/>
                <w:szCs w:val="22"/>
              </w:rPr>
            </w:pPr>
            <w:r>
              <w:rPr>
                <w:sz w:val="22"/>
                <w:szCs w:val="22"/>
              </w:rPr>
              <w:t>ES</w:t>
            </w:r>
          </w:p>
        </w:tc>
      </w:tr>
      <w:tr w:rsidR="00F831FC" w:rsidRPr="0005149F" w14:paraId="2A27DD6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6DBBEAF" w14:textId="69E5A92A" w:rsidR="00F831FC" w:rsidRDefault="00F831FC" w:rsidP="00F831FC">
            <w:pPr>
              <w:rPr>
                <w:sz w:val="22"/>
                <w:szCs w:val="22"/>
              </w:rPr>
            </w:pPr>
            <w:r>
              <w:rPr>
                <w:sz w:val="22"/>
                <w:szCs w:val="22"/>
              </w:rPr>
              <w:t>63.</w:t>
            </w:r>
          </w:p>
        </w:tc>
        <w:tc>
          <w:tcPr>
            <w:tcW w:w="2563" w:type="dxa"/>
            <w:tcBorders>
              <w:top w:val="single" w:sz="4" w:space="0" w:color="auto"/>
              <w:left w:val="single" w:sz="4" w:space="0" w:color="auto"/>
              <w:bottom w:val="single" w:sz="4" w:space="0" w:color="auto"/>
              <w:right w:val="single" w:sz="4" w:space="0" w:color="auto"/>
            </w:tcBorders>
          </w:tcPr>
          <w:p w14:paraId="472F23D4" w14:textId="18FF934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767E5733" w14:textId="1FC0FFBA"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7E441E7" w14:textId="4A1F579D"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AC116DB" w14:textId="2F71021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1C96A488" w14:textId="1D6A2751"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A32A822" w14:textId="0C7304AD"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468F911" w14:textId="338727CE" w:rsidR="00F831FC" w:rsidRDefault="00F831FC" w:rsidP="00F831FC">
            <w:pPr>
              <w:jc w:val="right"/>
              <w:rPr>
                <w:sz w:val="22"/>
                <w:szCs w:val="22"/>
              </w:rPr>
            </w:pPr>
            <w:r>
              <w:rPr>
                <w:sz w:val="22"/>
                <w:szCs w:val="22"/>
              </w:rPr>
              <w:t>ES</w:t>
            </w:r>
          </w:p>
        </w:tc>
      </w:tr>
      <w:tr w:rsidR="00F831FC" w:rsidRPr="0005149F" w14:paraId="3EA8C8CC"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70BDE12" w14:textId="2A97A4C6" w:rsidR="00F831FC" w:rsidRDefault="00F831FC" w:rsidP="00F831FC">
            <w:pPr>
              <w:rPr>
                <w:sz w:val="22"/>
                <w:szCs w:val="22"/>
              </w:rPr>
            </w:pPr>
            <w:r>
              <w:rPr>
                <w:sz w:val="22"/>
                <w:szCs w:val="22"/>
              </w:rPr>
              <w:t>64.</w:t>
            </w:r>
          </w:p>
        </w:tc>
        <w:tc>
          <w:tcPr>
            <w:tcW w:w="2563" w:type="dxa"/>
            <w:tcBorders>
              <w:top w:val="single" w:sz="4" w:space="0" w:color="auto"/>
              <w:left w:val="single" w:sz="4" w:space="0" w:color="auto"/>
              <w:bottom w:val="single" w:sz="4" w:space="0" w:color="auto"/>
              <w:right w:val="single" w:sz="4" w:space="0" w:color="auto"/>
            </w:tcBorders>
          </w:tcPr>
          <w:p w14:paraId="2D533F58" w14:textId="630EE433"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DB1CE89" w14:textId="4D55549D"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94D471E" w14:textId="5D9BEDF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4AE32BA" w14:textId="4204076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29DCC178" w14:textId="2F9CAD85"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4F6DF67" w14:textId="28B99C83"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DE53ED8" w14:textId="73B61538" w:rsidR="00F831FC" w:rsidRDefault="00F831FC" w:rsidP="00F831FC">
            <w:pPr>
              <w:jc w:val="right"/>
              <w:rPr>
                <w:sz w:val="22"/>
                <w:szCs w:val="22"/>
              </w:rPr>
            </w:pPr>
            <w:r>
              <w:rPr>
                <w:sz w:val="22"/>
                <w:szCs w:val="22"/>
              </w:rPr>
              <w:t>ES</w:t>
            </w:r>
          </w:p>
        </w:tc>
      </w:tr>
      <w:tr w:rsidR="00F831FC" w:rsidRPr="0005149F" w14:paraId="1F6030C1"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4CE0CFB" w14:textId="169904B7" w:rsidR="00F831FC" w:rsidRDefault="00F831FC" w:rsidP="00F831FC">
            <w:pPr>
              <w:rPr>
                <w:sz w:val="22"/>
                <w:szCs w:val="22"/>
              </w:rPr>
            </w:pPr>
            <w:r>
              <w:rPr>
                <w:sz w:val="22"/>
                <w:szCs w:val="22"/>
              </w:rPr>
              <w:t>65.</w:t>
            </w:r>
          </w:p>
        </w:tc>
        <w:tc>
          <w:tcPr>
            <w:tcW w:w="2563" w:type="dxa"/>
            <w:tcBorders>
              <w:top w:val="single" w:sz="4" w:space="0" w:color="auto"/>
              <w:left w:val="single" w:sz="4" w:space="0" w:color="auto"/>
              <w:bottom w:val="single" w:sz="4" w:space="0" w:color="auto"/>
              <w:right w:val="single" w:sz="4" w:space="0" w:color="auto"/>
            </w:tcBorders>
          </w:tcPr>
          <w:p w14:paraId="4FD4E2C2" w14:textId="3895B9FB"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50C03B2" w14:textId="630CA25B"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8F687A0" w14:textId="76BD6488"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4BDD54D" w14:textId="5AC6AFB0"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1ACAC16" w14:textId="134EDD90"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8529BE9" w14:textId="5396A2FF"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4342444" w14:textId="54F7E7A1" w:rsidR="00F831FC" w:rsidRDefault="00F831FC" w:rsidP="00F831FC">
            <w:pPr>
              <w:jc w:val="right"/>
              <w:rPr>
                <w:sz w:val="22"/>
                <w:szCs w:val="22"/>
              </w:rPr>
            </w:pPr>
            <w:r>
              <w:rPr>
                <w:sz w:val="22"/>
                <w:szCs w:val="22"/>
              </w:rPr>
              <w:t>ES</w:t>
            </w:r>
          </w:p>
        </w:tc>
      </w:tr>
      <w:tr w:rsidR="00F831FC" w:rsidRPr="0005149F" w14:paraId="3DBF995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E19CEF8" w14:textId="0756B095" w:rsidR="00F831FC" w:rsidRDefault="00F831FC" w:rsidP="00F831FC">
            <w:pPr>
              <w:rPr>
                <w:sz w:val="22"/>
                <w:szCs w:val="22"/>
              </w:rPr>
            </w:pPr>
            <w:r>
              <w:rPr>
                <w:sz w:val="22"/>
                <w:szCs w:val="22"/>
              </w:rPr>
              <w:t>66.</w:t>
            </w:r>
          </w:p>
        </w:tc>
        <w:tc>
          <w:tcPr>
            <w:tcW w:w="2563" w:type="dxa"/>
            <w:tcBorders>
              <w:top w:val="single" w:sz="4" w:space="0" w:color="auto"/>
              <w:left w:val="single" w:sz="4" w:space="0" w:color="auto"/>
              <w:bottom w:val="single" w:sz="4" w:space="0" w:color="auto"/>
              <w:right w:val="single" w:sz="4" w:space="0" w:color="auto"/>
            </w:tcBorders>
          </w:tcPr>
          <w:p w14:paraId="1F25EFE4" w14:textId="457DE0E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D70B19B" w14:textId="092A00D2"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75A4E7E" w14:textId="2B6E3848"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E8200AE" w14:textId="3E71DA47"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C60E2EE" w14:textId="30CFB182"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BEECEDB" w14:textId="2AD9884B"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3826DEC" w14:textId="764E6455" w:rsidR="00F831FC" w:rsidRDefault="00F831FC" w:rsidP="00F831FC">
            <w:pPr>
              <w:jc w:val="right"/>
              <w:rPr>
                <w:sz w:val="22"/>
                <w:szCs w:val="22"/>
              </w:rPr>
            </w:pPr>
            <w:r>
              <w:rPr>
                <w:sz w:val="22"/>
                <w:szCs w:val="22"/>
              </w:rPr>
              <w:t>ES</w:t>
            </w:r>
          </w:p>
        </w:tc>
      </w:tr>
      <w:tr w:rsidR="00F831FC" w:rsidRPr="0005149F" w14:paraId="69FB95CF"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BCDAA9C" w14:textId="23C0FE46" w:rsidR="00F831FC" w:rsidRDefault="00F831FC" w:rsidP="00F831FC">
            <w:pPr>
              <w:rPr>
                <w:sz w:val="22"/>
                <w:szCs w:val="22"/>
              </w:rPr>
            </w:pPr>
            <w:r>
              <w:rPr>
                <w:sz w:val="22"/>
                <w:szCs w:val="22"/>
              </w:rPr>
              <w:t>67.</w:t>
            </w:r>
          </w:p>
        </w:tc>
        <w:tc>
          <w:tcPr>
            <w:tcW w:w="2563" w:type="dxa"/>
            <w:tcBorders>
              <w:top w:val="single" w:sz="4" w:space="0" w:color="auto"/>
              <w:left w:val="single" w:sz="4" w:space="0" w:color="auto"/>
              <w:bottom w:val="single" w:sz="4" w:space="0" w:color="auto"/>
              <w:right w:val="single" w:sz="4" w:space="0" w:color="auto"/>
            </w:tcBorders>
          </w:tcPr>
          <w:p w14:paraId="0C16EFED" w14:textId="386C0ED6"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6FF14FD" w14:textId="2481E842"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62D50919" w14:textId="26B7EE84"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1CAE019" w14:textId="7945FCD1"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F03D4A7" w14:textId="0D00C6FB"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1020600" w14:textId="71DE31C5"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5AD073D" w14:textId="7428414F" w:rsidR="00F831FC" w:rsidRDefault="00F831FC" w:rsidP="00F831FC">
            <w:pPr>
              <w:jc w:val="right"/>
              <w:rPr>
                <w:sz w:val="22"/>
                <w:szCs w:val="22"/>
              </w:rPr>
            </w:pPr>
            <w:r>
              <w:rPr>
                <w:sz w:val="22"/>
                <w:szCs w:val="22"/>
              </w:rPr>
              <w:t>ES</w:t>
            </w:r>
          </w:p>
        </w:tc>
      </w:tr>
      <w:tr w:rsidR="00F831FC" w:rsidRPr="0005149F" w14:paraId="74F8887B"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70E1E5C" w14:textId="794434D7" w:rsidR="00F831FC" w:rsidRDefault="00F831FC" w:rsidP="00F831FC">
            <w:pPr>
              <w:rPr>
                <w:sz w:val="22"/>
                <w:szCs w:val="22"/>
              </w:rPr>
            </w:pPr>
            <w:r>
              <w:rPr>
                <w:sz w:val="22"/>
                <w:szCs w:val="22"/>
              </w:rPr>
              <w:lastRenderedPageBreak/>
              <w:t>68.</w:t>
            </w:r>
          </w:p>
        </w:tc>
        <w:tc>
          <w:tcPr>
            <w:tcW w:w="2563" w:type="dxa"/>
            <w:tcBorders>
              <w:top w:val="single" w:sz="4" w:space="0" w:color="auto"/>
              <w:left w:val="single" w:sz="4" w:space="0" w:color="auto"/>
              <w:bottom w:val="single" w:sz="4" w:space="0" w:color="auto"/>
              <w:right w:val="single" w:sz="4" w:space="0" w:color="auto"/>
            </w:tcBorders>
          </w:tcPr>
          <w:p w14:paraId="03AF928E" w14:textId="475E5F8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19610FB" w14:textId="0A8359D8"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51613EB" w14:textId="6C1A75DA"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B071B0D" w14:textId="4E2829D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AA5B0B2" w14:textId="75DA5B32"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1785098" w14:textId="54E9868C"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FB885F9" w14:textId="1DDB8C97" w:rsidR="00F831FC" w:rsidRDefault="00F831FC" w:rsidP="00F831FC">
            <w:pPr>
              <w:jc w:val="right"/>
              <w:rPr>
                <w:sz w:val="22"/>
                <w:szCs w:val="22"/>
              </w:rPr>
            </w:pPr>
            <w:r>
              <w:rPr>
                <w:sz w:val="22"/>
                <w:szCs w:val="22"/>
              </w:rPr>
              <w:t>ES</w:t>
            </w:r>
          </w:p>
        </w:tc>
      </w:tr>
      <w:tr w:rsidR="00F831FC" w:rsidRPr="0005149F" w14:paraId="4377029D"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7C71042" w14:textId="48AC0BAC" w:rsidR="00F831FC" w:rsidRDefault="00F831FC" w:rsidP="00F831FC">
            <w:pPr>
              <w:rPr>
                <w:sz w:val="22"/>
                <w:szCs w:val="22"/>
              </w:rPr>
            </w:pPr>
            <w:r>
              <w:rPr>
                <w:sz w:val="22"/>
                <w:szCs w:val="22"/>
              </w:rPr>
              <w:t>69.</w:t>
            </w:r>
          </w:p>
        </w:tc>
        <w:tc>
          <w:tcPr>
            <w:tcW w:w="2563" w:type="dxa"/>
            <w:tcBorders>
              <w:top w:val="single" w:sz="4" w:space="0" w:color="auto"/>
              <w:left w:val="single" w:sz="4" w:space="0" w:color="auto"/>
              <w:bottom w:val="single" w:sz="4" w:space="0" w:color="auto"/>
              <w:right w:val="single" w:sz="4" w:space="0" w:color="auto"/>
            </w:tcBorders>
          </w:tcPr>
          <w:p w14:paraId="4AC76069" w14:textId="0AAD4DA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DCA6AF8" w14:textId="3587EBFC"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976893B" w14:textId="3A74FBDD"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37B6DCF" w14:textId="34EF148B"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1305BB8" w14:textId="52F3E85E"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73B5A31" w14:textId="7226501D"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AFFD40D" w14:textId="42DC4CF0" w:rsidR="00F831FC" w:rsidRDefault="00F831FC" w:rsidP="00F831FC">
            <w:pPr>
              <w:jc w:val="right"/>
              <w:rPr>
                <w:sz w:val="22"/>
                <w:szCs w:val="22"/>
              </w:rPr>
            </w:pPr>
            <w:r>
              <w:rPr>
                <w:sz w:val="22"/>
                <w:szCs w:val="22"/>
              </w:rPr>
              <w:t>ES</w:t>
            </w:r>
          </w:p>
        </w:tc>
      </w:tr>
      <w:tr w:rsidR="00F831FC" w:rsidRPr="0005149F" w14:paraId="7CA44A14"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08B0FFD" w14:textId="0B48B129" w:rsidR="00F831FC" w:rsidRDefault="00F831FC" w:rsidP="00F831FC">
            <w:pPr>
              <w:rPr>
                <w:sz w:val="22"/>
                <w:szCs w:val="22"/>
              </w:rPr>
            </w:pPr>
            <w:r>
              <w:rPr>
                <w:sz w:val="22"/>
                <w:szCs w:val="22"/>
              </w:rPr>
              <w:t>70.</w:t>
            </w:r>
          </w:p>
        </w:tc>
        <w:tc>
          <w:tcPr>
            <w:tcW w:w="2563" w:type="dxa"/>
            <w:tcBorders>
              <w:top w:val="single" w:sz="4" w:space="0" w:color="auto"/>
              <w:left w:val="single" w:sz="4" w:space="0" w:color="auto"/>
              <w:bottom w:val="single" w:sz="4" w:space="0" w:color="auto"/>
              <w:right w:val="single" w:sz="4" w:space="0" w:color="auto"/>
            </w:tcBorders>
          </w:tcPr>
          <w:p w14:paraId="21F141B1" w14:textId="18807C51"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F71E29E" w14:textId="142DDCD6"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F0F8D89" w14:textId="3E7DB411"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2B574D8" w14:textId="7771BE1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6506586" w14:textId="6196C1B0"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553A477" w14:textId="6F915979"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4D93A73" w14:textId="36225D4F" w:rsidR="00F831FC" w:rsidRDefault="00F831FC" w:rsidP="00F831FC">
            <w:pPr>
              <w:jc w:val="right"/>
              <w:rPr>
                <w:sz w:val="22"/>
                <w:szCs w:val="22"/>
              </w:rPr>
            </w:pPr>
            <w:r>
              <w:rPr>
                <w:sz w:val="22"/>
                <w:szCs w:val="22"/>
              </w:rPr>
              <w:t>ES</w:t>
            </w:r>
          </w:p>
        </w:tc>
      </w:tr>
      <w:tr w:rsidR="00F831FC" w:rsidRPr="0005149F" w14:paraId="2222E6CC"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6EED951" w14:textId="7EC1260B" w:rsidR="00F831FC" w:rsidRDefault="00F831FC" w:rsidP="00F831FC">
            <w:pPr>
              <w:rPr>
                <w:sz w:val="22"/>
                <w:szCs w:val="22"/>
              </w:rPr>
            </w:pPr>
            <w:r>
              <w:rPr>
                <w:sz w:val="22"/>
                <w:szCs w:val="22"/>
              </w:rPr>
              <w:t>71.</w:t>
            </w:r>
          </w:p>
        </w:tc>
        <w:tc>
          <w:tcPr>
            <w:tcW w:w="2563" w:type="dxa"/>
            <w:tcBorders>
              <w:top w:val="single" w:sz="4" w:space="0" w:color="auto"/>
              <w:left w:val="single" w:sz="4" w:space="0" w:color="auto"/>
              <w:bottom w:val="single" w:sz="4" w:space="0" w:color="auto"/>
              <w:right w:val="single" w:sz="4" w:space="0" w:color="auto"/>
            </w:tcBorders>
          </w:tcPr>
          <w:p w14:paraId="2413CB39" w14:textId="5F627E5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6681889" w14:textId="60956C87"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281F68C" w14:textId="5F71553A"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4EDC03DE" w14:textId="19DF784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98D3F87" w14:textId="2D15E5FB"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ACB13C1" w14:textId="3C248BC6"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BC1BAAB" w14:textId="6113109B" w:rsidR="00F831FC" w:rsidRDefault="00F831FC" w:rsidP="00F831FC">
            <w:pPr>
              <w:jc w:val="right"/>
              <w:rPr>
                <w:sz w:val="22"/>
                <w:szCs w:val="22"/>
              </w:rPr>
            </w:pPr>
            <w:r>
              <w:rPr>
                <w:sz w:val="22"/>
                <w:szCs w:val="22"/>
              </w:rPr>
              <w:t>ES</w:t>
            </w:r>
          </w:p>
        </w:tc>
      </w:tr>
      <w:tr w:rsidR="00F831FC" w:rsidRPr="0005149F" w14:paraId="78346AD2"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1A98EB8" w14:textId="52DD5E05" w:rsidR="00F831FC" w:rsidRDefault="00F831FC" w:rsidP="00F831FC">
            <w:pPr>
              <w:rPr>
                <w:sz w:val="22"/>
                <w:szCs w:val="22"/>
              </w:rPr>
            </w:pPr>
            <w:r>
              <w:rPr>
                <w:sz w:val="22"/>
                <w:szCs w:val="22"/>
              </w:rPr>
              <w:t>72.</w:t>
            </w:r>
          </w:p>
        </w:tc>
        <w:tc>
          <w:tcPr>
            <w:tcW w:w="2563" w:type="dxa"/>
            <w:tcBorders>
              <w:top w:val="single" w:sz="4" w:space="0" w:color="auto"/>
              <w:left w:val="single" w:sz="4" w:space="0" w:color="auto"/>
              <w:bottom w:val="single" w:sz="4" w:space="0" w:color="auto"/>
              <w:right w:val="single" w:sz="4" w:space="0" w:color="auto"/>
            </w:tcBorders>
          </w:tcPr>
          <w:p w14:paraId="10D529F3" w14:textId="3370F6C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CB7018E" w14:textId="0FB91747"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3C379DA" w14:textId="4ABEBB7C"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D269529" w14:textId="122B62D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C350E33" w14:textId="257B569A"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A6E9F3B" w14:textId="07B627E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0DF7911" w14:textId="7225166A" w:rsidR="00F831FC" w:rsidRDefault="00F831FC" w:rsidP="00F831FC">
            <w:pPr>
              <w:jc w:val="right"/>
              <w:rPr>
                <w:sz w:val="22"/>
                <w:szCs w:val="22"/>
              </w:rPr>
            </w:pPr>
            <w:r>
              <w:rPr>
                <w:sz w:val="22"/>
                <w:szCs w:val="22"/>
              </w:rPr>
              <w:t>ES</w:t>
            </w:r>
          </w:p>
        </w:tc>
      </w:tr>
      <w:tr w:rsidR="00F831FC" w:rsidRPr="0005149F" w14:paraId="5164FB2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3A6A21A" w14:textId="116CC08F" w:rsidR="00F831FC" w:rsidRDefault="00F831FC" w:rsidP="00F831FC">
            <w:pPr>
              <w:rPr>
                <w:sz w:val="22"/>
                <w:szCs w:val="22"/>
              </w:rPr>
            </w:pPr>
            <w:r>
              <w:rPr>
                <w:sz w:val="22"/>
                <w:szCs w:val="22"/>
              </w:rPr>
              <w:t>73.</w:t>
            </w:r>
          </w:p>
        </w:tc>
        <w:tc>
          <w:tcPr>
            <w:tcW w:w="2563" w:type="dxa"/>
            <w:tcBorders>
              <w:top w:val="single" w:sz="4" w:space="0" w:color="auto"/>
              <w:left w:val="single" w:sz="4" w:space="0" w:color="auto"/>
              <w:bottom w:val="single" w:sz="4" w:space="0" w:color="auto"/>
              <w:right w:val="single" w:sz="4" w:space="0" w:color="auto"/>
            </w:tcBorders>
          </w:tcPr>
          <w:p w14:paraId="4AA587E7" w14:textId="13D9D061"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B5B7532" w14:textId="261BD40F"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EABD58F" w14:textId="14A30D7B"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12C92FB" w14:textId="4E48ECD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60FA4B0" w14:textId="5EB2E70B"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12DD75E" w14:textId="1056834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6AC0C69" w14:textId="61F67B41" w:rsidR="00F831FC" w:rsidRDefault="00F831FC" w:rsidP="00F831FC">
            <w:pPr>
              <w:jc w:val="right"/>
              <w:rPr>
                <w:sz w:val="22"/>
                <w:szCs w:val="22"/>
              </w:rPr>
            </w:pPr>
            <w:r>
              <w:rPr>
                <w:sz w:val="22"/>
                <w:szCs w:val="22"/>
              </w:rPr>
              <w:t>ES</w:t>
            </w:r>
          </w:p>
        </w:tc>
      </w:tr>
      <w:tr w:rsidR="00F831FC" w:rsidRPr="0005149F" w14:paraId="51FC978C"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091718E" w14:textId="3A96B909" w:rsidR="00F831FC" w:rsidRDefault="00F831FC" w:rsidP="00F831FC">
            <w:pPr>
              <w:rPr>
                <w:sz w:val="22"/>
                <w:szCs w:val="22"/>
              </w:rPr>
            </w:pPr>
            <w:r>
              <w:rPr>
                <w:sz w:val="22"/>
                <w:szCs w:val="22"/>
              </w:rPr>
              <w:t>74.</w:t>
            </w:r>
          </w:p>
        </w:tc>
        <w:tc>
          <w:tcPr>
            <w:tcW w:w="2563" w:type="dxa"/>
            <w:tcBorders>
              <w:top w:val="single" w:sz="4" w:space="0" w:color="auto"/>
              <w:left w:val="single" w:sz="4" w:space="0" w:color="auto"/>
              <w:bottom w:val="single" w:sz="4" w:space="0" w:color="auto"/>
              <w:right w:val="single" w:sz="4" w:space="0" w:color="auto"/>
            </w:tcBorders>
          </w:tcPr>
          <w:p w14:paraId="76BE23A2" w14:textId="47E34541"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7769EFE4" w14:textId="74E4A3E1"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624E95A" w14:textId="026FE3B5"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4118EE59" w14:textId="197F38B3"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47C9F33" w14:textId="40AEE95F"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BF463AE" w14:textId="113BB0C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19A109AB" w14:textId="39F9EF9A" w:rsidR="00F831FC" w:rsidRDefault="00F831FC" w:rsidP="00F831FC">
            <w:pPr>
              <w:jc w:val="right"/>
              <w:rPr>
                <w:sz w:val="22"/>
                <w:szCs w:val="22"/>
              </w:rPr>
            </w:pPr>
            <w:r>
              <w:rPr>
                <w:sz w:val="22"/>
                <w:szCs w:val="22"/>
              </w:rPr>
              <w:t>ES</w:t>
            </w:r>
          </w:p>
        </w:tc>
      </w:tr>
      <w:tr w:rsidR="00F831FC" w:rsidRPr="0005149F" w14:paraId="3E28B439"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485CE89" w14:textId="43456F4D" w:rsidR="00F831FC" w:rsidRDefault="00F831FC" w:rsidP="00F831FC">
            <w:pPr>
              <w:rPr>
                <w:sz w:val="22"/>
                <w:szCs w:val="22"/>
              </w:rPr>
            </w:pPr>
            <w:r>
              <w:rPr>
                <w:sz w:val="22"/>
                <w:szCs w:val="22"/>
              </w:rPr>
              <w:t>75.</w:t>
            </w:r>
          </w:p>
        </w:tc>
        <w:tc>
          <w:tcPr>
            <w:tcW w:w="2563" w:type="dxa"/>
            <w:tcBorders>
              <w:top w:val="single" w:sz="4" w:space="0" w:color="auto"/>
              <w:left w:val="single" w:sz="4" w:space="0" w:color="auto"/>
              <w:bottom w:val="single" w:sz="4" w:space="0" w:color="auto"/>
              <w:right w:val="single" w:sz="4" w:space="0" w:color="auto"/>
            </w:tcBorders>
          </w:tcPr>
          <w:p w14:paraId="5C512BD8" w14:textId="4469C5F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10BE1A6" w14:textId="28DC07C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FDC7187" w14:textId="1C22DA2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6FC01D0" w14:textId="0017A585"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CDE641F" w14:textId="26359E42"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7AB3F81D" w14:textId="720513A1"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5425E4E" w14:textId="47CF042B" w:rsidR="00F831FC" w:rsidRDefault="00F831FC" w:rsidP="00F831FC">
            <w:pPr>
              <w:jc w:val="right"/>
              <w:rPr>
                <w:sz w:val="22"/>
                <w:szCs w:val="22"/>
              </w:rPr>
            </w:pPr>
            <w:r>
              <w:rPr>
                <w:sz w:val="22"/>
                <w:szCs w:val="22"/>
              </w:rPr>
              <w:t>ES</w:t>
            </w:r>
          </w:p>
        </w:tc>
      </w:tr>
      <w:tr w:rsidR="00F831FC" w:rsidRPr="0005149F" w14:paraId="3CC7901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21779051" w14:textId="59CBBF6D" w:rsidR="00F831FC" w:rsidRDefault="00F831FC" w:rsidP="00F831FC">
            <w:pPr>
              <w:rPr>
                <w:sz w:val="22"/>
                <w:szCs w:val="22"/>
              </w:rPr>
            </w:pPr>
            <w:r>
              <w:rPr>
                <w:sz w:val="22"/>
                <w:szCs w:val="22"/>
              </w:rPr>
              <w:t>76.</w:t>
            </w:r>
          </w:p>
        </w:tc>
        <w:tc>
          <w:tcPr>
            <w:tcW w:w="2563" w:type="dxa"/>
            <w:tcBorders>
              <w:top w:val="single" w:sz="4" w:space="0" w:color="auto"/>
              <w:left w:val="single" w:sz="4" w:space="0" w:color="auto"/>
              <w:bottom w:val="single" w:sz="4" w:space="0" w:color="auto"/>
              <w:right w:val="single" w:sz="4" w:space="0" w:color="auto"/>
            </w:tcBorders>
          </w:tcPr>
          <w:p w14:paraId="02E82C4D" w14:textId="6BDFC90C"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1FF83448" w14:textId="0330D2FD"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0FFA6B61" w14:textId="031AF0AE"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4F61BB8" w14:textId="3B90029A"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0920D27" w14:textId="1EC0B20C"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E0F6A8F" w14:textId="617B3BF7"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077BE2C" w14:textId="4FB8691E" w:rsidR="00F831FC" w:rsidRDefault="00F831FC" w:rsidP="00F831FC">
            <w:pPr>
              <w:jc w:val="right"/>
              <w:rPr>
                <w:sz w:val="22"/>
                <w:szCs w:val="22"/>
              </w:rPr>
            </w:pPr>
            <w:r>
              <w:rPr>
                <w:sz w:val="22"/>
                <w:szCs w:val="22"/>
              </w:rPr>
              <w:t>ES</w:t>
            </w:r>
          </w:p>
        </w:tc>
      </w:tr>
      <w:tr w:rsidR="00F831FC" w:rsidRPr="0005149F" w14:paraId="63428BFB"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F7D7BCB" w14:textId="787BAC5C" w:rsidR="00F831FC" w:rsidRDefault="00F831FC" w:rsidP="00F831FC">
            <w:pPr>
              <w:rPr>
                <w:sz w:val="22"/>
                <w:szCs w:val="22"/>
              </w:rPr>
            </w:pPr>
            <w:r>
              <w:rPr>
                <w:sz w:val="22"/>
                <w:szCs w:val="22"/>
              </w:rPr>
              <w:t>77.</w:t>
            </w:r>
          </w:p>
        </w:tc>
        <w:tc>
          <w:tcPr>
            <w:tcW w:w="2563" w:type="dxa"/>
            <w:tcBorders>
              <w:top w:val="single" w:sz="4" w:space="0" w:color="auto"/>
              <w:left w:val="single" w:sz="4" w:space="0" w:color="auto"/>
              <w:bottom w:val="single" w:sz="4" w:space="0" w:color="auto"/>
              <w:right w:val="single" w:sz="4" w:space="0" w:color="auto"/>
            </w:tcBorders>
          </w:tcPr>
          <w:p w14:paraId="6C0315C7" w14:textId="70A57D6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D676256" w14:textId="17CA0DDA"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2345E94" w14:textId="3D8227DB"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E1D055D" w14:textId="453FD73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A63CA6E" w14:textId="3D30774E"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159AB5D" w14:textId="075DBDC3"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80FDA9E" w14:textId="32458DD3" w:rsidR="00F831FC" w:rsidRDefault="00F831FC" w:rsidP="00F831FC">
            <w:pPr>
              <w:jc w:val="right"/>
              <w:rPr>
                <w:sz w:val="22"/>
                <w:szCs w:val="22"/>
              </w:rPr>
            </w:pPr>
            <w:r>
              <w:rPr>
                <w:sz w:val="22"/>
                <w:szCs w:val="22"/>
              </w:rPr>
              <w:t>ES</w:t>
            </w:r>
          </w:p>
        </w:tc>
      </w:tr>
      <w:tr w:rsidR="00F831FC" w:rsidRPr="0005149F" w14:paraId="464F047D"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B43FC4A" w14:textId="3B90379D" w:rsidR="00F831FC" w:rsidRDefault="00F831FC" w:rsidP="00F831FC">
            <w:pPr>
              <w:rPr>
                <w:sz w:val="22"/>
                <w:szCs w:val="22"/>
              </w:rPr>
            </w:pPr>
            <w:r>
              <w:rPr>
                <w:sz w:val="22"/>
                <w:szCs w:val="22"/>
              </w:rPr>
              <w:t>78.</w:t>
            </w:r>
          </w:p>
        </w:tc>
        <w:tc>
          <w:tcPr>
            <w:tcW w:w="2563" w:type="dxa"/>
            <w:tcBorders>
              <w:top w:val="single" w:sz="4" w:space="0" w:color="auto"/>
              <w:left w:val="single" w:sz="4" w:space="0" w:color="auto"/>
              <w:bottom w:val="single" w:sz="4" w:space="0" w:color="auto"/>
              <w:right w:val="single" w:sz="4" w:space="0" w:color="auto"/>
            </w:tcBorders>
          </w:tcPr>
          <w:p w14:paraId="4A3250F7" w14:textId="315EA30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758E269" w14:textId="16A13968"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7F27EFA" w14:textId="422419E8"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CFE3CCD" w14:textId="7E02ABEC"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06F413E" w14:textId="478A8A59"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726A6EA" w14:textId="28EA5DDD"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60DE2C1B" w14:textId="421F9F7B" w:rsidR="00F831FC" w:rsidRDefault="00F831FC" w:rsidP="00F831FC">
            <w:pPr>
              <w:jc w:val="right"/>
              <w:rPr>
                <w:sz w:val="22"/>
                <w:szCs w:val="22"/>
              </w:rPr>
            </w:pPr>
            <w:r>
              <w:rPr>
                <w:sz w:val="22"/>
                <w:szCs w:val="22"/>
              </w:rPr>
              <w:t>ES</w:t>
            </w:r>
          </w:p>
        </w:tc>
      </w:tr>
      <w:tr w:rsidR="00F831FC" w:rsidRPr="0005149F" w14:paraId="6F253279"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DF1D8CF" w14:textId="26B254FC" w:rsidR="00F831FC" w:rsidRDefault="00F831FC" w:rsidP="00F831FC">
            <w:pPr>
              <w:rPr>
                <w:sz w:val="22"/>
                <w:szCs w:val="22"/>
              </w:rPr>
            </w:pPr>
            <w:r>
              <w:rPr>
                <w:sz w:val="22"/>
                <w:szCs w:val="22"/>
              </w:rPr>
              <w:t>79.</w:t>
            </w:r>
          </w:p>
        </w:tc>
        <w:tc>
          <w:tcPr>
            <w:tcW w:w="2563" w:type="dxa"/>
            <w:tcBorders>
              <w:top w:val="single" w:sz="4" w:space="0" w:color="auto"/>
              <w:left w:val="single" w:sz="4" w:space="0" w:color="auto"/>
              <w:bottom w:val="single" w:sz="4" w:space="0" w:color="auto"/>
              <w:right w:val="single" w:sz="4" w:space="0" w:color="auto"/>
            </w:tcBorders>
          </w:tcPr>
          <w:p w14:paraId="421784BF" w14:textId="5236145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1B4C5D7E" w14:textId="7FB81616"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BAB76E6" w14:textId="5434562F"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BFD445F" w14:textId="76DB1D37"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1E34E328" w14:textId="4EFCC682"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DFB258F" w14:textId="5258490F"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6DCC959" w14:textId="1FF7AA81" w:rsidR="00F831FC" w:rsidRDefault="00F831FC" w:rsidP="00F831FC">
            <w:pPr>
              <w:jc w:val="right"/>
              <w:rPr>
                <w:sz w:val="22"/>
                <w:szCs w:val="22"/>
              </w:rPr>
            </w:pPr>
            <w:r>
              <w:rPr>
                <w:sz w:val="22"/>
                <w:szCs w:val="22"/>
              </w:rPr>
              <w:t>ES</w:t>
            </w:r>
          </w:p>
        </w:tc>
      </w:tr>
      <w:tr w:rsidR="00F831FC" w:rsidRPr="0005149F" w14:paraId="2CB3149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59279F8F" w14:textId="2272FDF2" w:rsidR="00F831FC" w:rsidRDefault="00F831FC" w:rsidP="00F831FC">
            <w:pPr>
              <w:rPr>
                <w:sz w:val="22"/>
                <w:szCs w:val="22"/>
              </w:rPr>
            </w:pPr>
            <w:r>
              <w:rPr>
                <w:sz w:val="22"/>
                <w:szCs w:val="22"/>
              </w:rPr>
              <w:t>80.</w:t>
            </w:r>
          </w:p>
        </w:tc>
        <w:tc>
          <w:tcPr>
            <w:tcW w:w="2563" w:type="dxa"/>
            <w:tcBorders>
              <w:top w:val="single" w:sz="4" w:space="0" w:color="auto"/>
              <w:left w:val="single" w:sz="4" w:space="0" w:color="auto"/>
              <w:bottom w:val="single" w:sz="4" w:space="0" w:color="auto"/>
              <w:right w:val="single" w:sz="4" w:space="0" w:color="auto"/>
            </w:tcBorders>
          </w:tcPr>
          <w:p w14:paraId="60210D56" w14:textId="7B54D979"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F0974A8" w14:textId="0127E328"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8CD37C2" w14:textId="72423418"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53E0E883" w14:textId="70D5704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644DE07" w14:textId="47407CC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4B0696B9" w14:textId="1000A2D0"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56D10B80" w14:textId="0372ACFB" w:rsidR="00F831FC" w:rsidRDefault="00F831FC" w:rsidP="00F831FC">
            <w:pPr>
              <w:jc w:val="right"/>
              <w:rPr>
                <w:sz w:val="22"/>
                <w:szCs w:val="22"/>
              </w:rPr>
            </w:pPr>
            <w:r>
              <w:rPr>
                <w:sz w:val="22"/>
                <w:szCs w:val="22"/>
              </w:rPr>
              <w:t>ES</w:t>
            </w:r>
          </w:p>
        </w:tc>
      </w:tr>
      <w:tr w:rsidR="00F831FC" w:rsidRPr="0005149F" w14:paraId="5480E73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E8B8075" w14:textId="17442CB9" w:rsidR="00F831FC" w:rsidRDefault="00F831FC" w:rsidP="00F831FC">
            <w:pPr>
              <w:rPr>
                <w:sz w:val="22"/>
                <w:szCs w:val="22"/>
              </w:rPr>
            </w:pPr>
            <w:r>
              <w:rPr>
                <w:sz w:val="22"/>
                <w:szCs w:val="22"/>
              </w:rPr>
              <w:t>81.</w:t>
            </w:r>
          </w:p>
        </w:tc>
        <w:tc>
          <w:tcPr>
            <w:tcW w:w="2563" w:type="dxa"/>
            <w:tcBorders>
              <w:top w:val="single" w:sz="4" w:space="0" w:color="auto"/>
              <w:left w:val="single" w:sz="4" w:space="0" w:color="auto"/>
              <w:bottom w:val="single" w:sz="4" w:space="0" w:color="auto"/>
              <w:right w:val="single" w:sz="4" w:space="0" w:color="auto"/>
            </w:tcBorders>
          </w:tcPr>
          <w:p w14:paraId="78CBF06D" w14:textId="49CED0C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2D38367" w14:textId="1E2D5411"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4764DF5C" w14:textId="4BFED2DD"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3D99734" w14:textId="09EC3517"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4D8A6401" w14:textId="45BD6DC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512B6A75" w14:textId="0F2A1F07"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99FDA28" w14:textId="5DF502F1" w:rsidR="00F831FC" w:rsidRDefault="00F831FC" w:rsidP="00F831FC">
            <w:pPr>
              <w:jc w:val="right"/>
              <w:rPr>
                <w:sz w:val="22"/>
                <w:szCs w:val="22"/>
              </w:rPr>
            </w:pPr>
            <w:r>
              <w:rPr>
                <w:sz w:val="22"/>
                <w:szCs w:val="22"/>
              </w:rPr>
              <w:t>ES</w:t>
            </w:r>
          </w:p>
        </w:tc>
      </w:tr>
      <w:tr w:rsidR="00F831FC" w:rsidRPr="0005149F" w14:paraId="61B68D9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79334E7" w14:textId="2D747DE4" w:rsidR="00F831FC" w:rsidRDefault="00F831FC" w:rsidP="00F831FC">
            <w:pPr>
              <w:rPr>
                <w:sz w:val="22"/>
                <w:szCs w:val="22"/>
              </w:rPr>
            </w:pPr>
            <w:r>
              <w:rPr>
                <w:sz w:val="22"/>
                <w:szCs w:val="22"/>
              </w:rPr>
              <w:t>82.</w:t>
            </w:r>
          </w:p>
        </w:tc>
        <w:tc>
          <w:tcPr>
            <w:tcW w:w="2563" w:type="dxa"/>
            <w:tcBorders>
              <w:top w:val="single" w:sz="4" w:space="0" w:color="auto"/>
              <w:left w:val="single" w:sz="4" w:space="0" w:color="auto"/>
              <w:bottom w:val="single" w:sz="4" w:space="0" w:color="auto"/>
              <w:right w:val="single" w:sz="4" w:space="0" w:color="auto"/>
            </w:tcBorders>
          </w:tcPr>
          <w:p w14:paraId="65617FB8" w14:textId="1B7EC89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686DB525" w14:textId="69E332E8"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3CB3D95" w14:textId="4C24E27F"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706619C" w14:textId="3E11F169"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ADB6768" w14:textId="516729BA"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E1AAA12" w14:textId="7DB8A393"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FFB2B3C" w14:textId="2F684AE5" w:rsidR="00F831FC" w:rsidRDefault="00F831FC" w:rsidP="00F831FC">
            <w:pPr>
              <w:jc w:val="right"/>
              <w:rPr>
                <w:sz w:val="22"/>
                <w:szCs w:val="22"/>
              </w:rPr>
            </w:pPr>
            <w:r>
              <w:rPr>
                <w:sz w:val="22"/>
                <w:szCs w:val="22"/>
              </w:rPr>
              <w:t>ES</w:t>
            </w:r>
          </w:p>
        </w:tc>
      </w:tr>
      <w:tr w:rsidR="00F831FC" w:rsidRPr="0005149F" w14:paraId="09844987"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657D591" w14:textId="690E4EA5" w:rsidR="00F831FC" w:rsidRDefault="00F831FC" w:rsidP="00F831FC">
            <w:pPr>
              <w:rPr>
                <w:sz w:val="22"/>
                <w:szCs w:val="22"/>
              </w:rPr>
            </w:pPr>
            <w:r>
              <w:rPr>
                <w:sz w:val="22"/>
                <w:szCs w:val="22"/>
              </w:rPr>
              <w:t>83.</w:t>
            </w:r>
          </w:p>
        </w:tc>
        <w:tc>
          <w:tcPr>
            <w:tcW w:w="2563" w:type="dxa"/>
            <w:tcBorders>
              <w:top w:val="single" w:sz="4" w:space="0" w:color="auto"/>
              <w:left w:val="single" w:sz="4" w:space="0" w:color="auto"/>
              <w:bottom w:val="single" w:sz="4" w:space="0" w:color="auto"/>
              <w:right w:val="single" w:sz="4" w:space="0" w:color="auto"/>
            </w:tcBorders>
          </w:tcPr>
          <w:p w14:paraId="72A8C482" w14:textId="4F0DFCD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4F87AF34" w14:textId="66A9D983"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3594106" w14:textId="1D0A57C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2204292" w14:textId="30D610F6"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1AA6A825" w14:textId="1F557287"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068D4366" w14:textId="2C17719F"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45F5D1E" w14:textId="1A6EACAB" w:rsidR="00F831FC" w:rsidRDefault="00F831FC" w:rsidP="00F831FC">
            <w:pPr>
              <w:jc w:val="right"/>
              <w:rPr>
                <w:sz w:val="22"/>
                <w:szCs w:val="22"/>
              </w:rPr>
            </w:pPr>
            <w:r>
              <w:rPr>
                <w:sz w:val="22"/>
                <w:szCs w:val="22"/>
              </w:rPr>
              <w:t>ES</w:t>
            </w:r>
          </w:p>
        </w:tc>
      </w:tr>
      <w:tr w:rsidR="00F831FC" w:rsidRPr="0005149F" w14:paraId="124B24AD"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69B98FE1" w14:textId="64EC0055" w:rsidR="00F831FC" w:rsidRDefault="00F831FC" w:rsidP="00F831FC">
            <w:pPr>
              <w:rPr>
                <w:sz w:val="22"/>
                <w:szCs w:val="22"/>
              </w:rPr>
            </w:pPr>
            <w:r>
              <w:rPr>
                <w:sz w:val="22"/>
                <w:szCs w:val="22"/>
              </w:rPr>
              <w:t>84.</w:t>
            </w:r>
          </w:p>
        </w:tc>
        <w:tc>
          <w:tcPr>
            <w:tcW w:w="2563" w:type="dxa"/>
            <w:tcBorders>
              <w:top w:val="single" w:sz="4" w:space="0" w:color="auto"/>
              <w:left w:val="single" w:sz="4" w:space="0" w:color="auto"/>
              <w:bottom w:val="single" w:sz="4" w:space="0" w:color="auto"/>
              <w:right w:val="single" w:sz="4" w:space="0" w:color="auto"/>
            </w:tcBorders>
          </w:tcPr>
          <w:p w14:paraId="0ED18D1F" w14:textId="22E2CFA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181FA4B2" w14:textId="7245D21F"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0FE109E" w14:textId="7B9AEAE4"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DD0299A" w14:textId="013221F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35D8FF98" w14:textId="7B4CF0CA"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60D22D6E" w14:textId="51BE7835"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A25AC2D" w14:textId="1316742E" w:rsidR="00F831FC" w:rsidRDefault="00F831FC" w:rsidP="00F831FC">
            <w:pPr>
              <w:jc w:val="right"/>
              <w:rPr>
                <w:sz w:val="22"/>
                <w:szCs w:val="22"/>
              </w:rPr>
            </w:pPr>
            <w:r>
              <w:rPr>
                <w:sz w:val="22"/>
                <w:szCs w:val="22"/>
              </w:rPr>
              <w:t>ES</w:t>
            </w:r>
          </w:p>
        </w:tc>
      </w:tr>
      <w:tr w:rsidR="00F831FC" w:rsidRPr="0005149F" w14:paraId="4511A0C2"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D701AD7" w14:textId="4CD5A867" w:rsidR="00F831FC" w:rsidRDefault="00F831FC" w:rsidP="00F831FC">
            <w:pPr>
              <w:rPr>
                <w:sz w:val="22"/>
                <w:szCs w:val="22"/>
              </w:rPr>
            </w:pPr>
            <w:r>
              <w:rPr>
                <w:sz w:val="22"/>
                <w:szCs w:val="22"/>
              </w:rPr>
              <w:t>85.</w:t>
            </w:r>
          </w:p>
        </w:tc>
        <w:tc>
          <w:tcPr>
            <w:tcW w:w="2563" w:type="dxa"/>
            <w:tcBorders>
              <w:top w:val="single" w:sz="4" w:space="0" w:color="auto"/>
              <w:left w:val="single" w:sz="4" w:space="0" w:color="auto"/>
              <w:bottom w:val="single" w:sz="4" w:space="0" w:color="auto"/>
              <w:right w:val="single" w:sz="4" w:space="0" w:color="auto"/>
            </w:tcBorders>
          </w:tcPr>
          <w:p w14:paraId="20C271D0" w14:textId="5F73C3E7"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E950BE2" w14:textId="772F61C9"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6F5B658" w14:textId="6FC7594C"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B610E41" w14:textId="4DB9AD6C"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56CCDFA" w14:textId="673EE8F7"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A2694C3" w14:textId="737C38AC"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7525C55E" w14:textId="7F9722BB" w:rsidR="00F831FC" w:rsidRDefault="00F831FC" w:rsidP="00F831FC">
            <w:pPr>
              <w:jc w:val="right"/>
              <w:rPr>
                <w:sz w:val="22"/>
                <w:szCs w:val="22"/>
              </w:rPr>
            </w:pPr>
            <w:r>
              <w:rPr>
                <w:sz w:val="22"/>
                <w:szCs w:val="22"/>
              </w:rPr>
              <w:t>ES</w:t>
            </w:r>
          </w:p>
        </w:tc>
      </w:tr>
      <w:tr w:rsidR="00F831FC" w:rsidRPr="0005149F" w14:paraId="670EECF4"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3DD0368E" w14:textId="0E4A3BAE" w:rsidR="00F831FC" w:rsidRDefault="00F831FC" w:rsidP="00F831FC">
            <w:pPr>
              <w:rPr>
                <w:sz w:val="22"/>
                <w:szCs w:val="22"/>
              </w:rPr>
            </w:pPr>
            <w:r>
              <w:rPr>
                <w:sz w:val="22"/>
                <w:szCs w:val="22"/>
              </w:rPr>
              <w:lastRenderedPageBreak/>
              <w:t>86.</w:t>
            </w:r>
          </w:p>
        </w:tc>
        <w:tc>
          <w:tcPr>
            <w:tcW w:w="2563" w:type="dxa"/>
            <w:tcBorders>
              <w:top w:val="single" w:sz="4" w:space="0" w:color="auto"/>
              <w:left w:val="single" w:sz="4" w:space="0" w:color="auto"/>
              <w:bottom w:val="single" w:sz="4" w:space="0" w:color="auto"/>
              <w:right w:val="single" w:sz="4" w:space="0" w:color="auto"/>
            </w:tcBorders>
          </w:tcPr>
          <w:p w14:paraId="77C9A965" w14:textId="641C50B3"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E74704B" w14:textId="2D50CB1B"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2404B69A" w14:textId="0F8C89C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3DE051D" w14:textId="1D8D546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7771B33" w14:textId="51EBE276"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0F5B626D" w14:textId="615BAA0C"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FDB9C7B" w14:textId="14977EC1" w:rsidR="00F831FC" w:rsidRDefault="00F831FC" w:rsidP="00F831FC">
            <w:pPr>
              <w:jc w:val="right"/>
              <w:rPr>
                <w:sz w:val="22"/>
                <w:szCs w:val="22"/>
              </w:rPr>
            </w:pPr>
            <w:r>
              <w:rPr>
                <w:sz w:val="22"/>
                <w:szCs w:val="22"/>
              </w:rPr>
              <w:t>ES</w:t>
            </w:r>
          </w:p>
        </w:tc>
      </w:tr>
      <w:tr w:rsidR="00F831FC" w:rsidRPr="0005149F" w14:paraId="215C6D58"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348F421" w14:textId="50E04AAA" w:rsidR="00F831FC" w:rsidRDefault="00F831FC" w:rsidP="00F831FC">
            <w:pPr>
              <w:rPr>
                <w:sz w:val="22"/>
                <w:szCs w:val="22"/>
              </w:rPr>
            </w:pPr>
            <w:r>
              <w:rPr>
                <w:sz w:val="22"/>
                <w:szCs w:val="22"/>
              </w:rPr>
              <w:t>87.</w:t>
            </w:r>
          </w:p>
        </w:tc>
        <w:tc>
          <w:tcPr>
            <w:tcW w:w="2563" w:type="dxa"/>
            <w:tcBorders>
              <w:top w:val="single" w:sz="4" w:space="0" w:color="auto"/>
              <w:left w:val="single" w:sz="4" w:space="0" w:color="auto"/>
              <w:bottom w:val="single" w:sz="4" w:space="0" w:color="auto"/>
              <w:right w:val="single" w:sz="4" w:space="0" w:color="auto"/>
            </w:tcBorders>
          </w:tcPr>
          <w:p w14:paraId="50CA8003" w14:textId="12E67746"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39DCDD5" w14:textId="2E7A8502"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7EE1694" w14:textId="2D4D69A1"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3E5206D" w14:textId="0DDA1F6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819EEAE" w14:textId="03F38B10"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45E6776E" w14:textId="312A93B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5809838" w14:textId="4971C871" w:rsidR="00F831FC" w:rsidRDefault="00F831FC" w:rsidP="00F831FC">
            <w:pPr>
              <w:jc w:val="right"/>
              <w:rPr>
                <w:sz w:val="22"/>
                <w:szCs w:val="22"/>
              </w:rPr>
            </w:pPr>
            <w:r>
              <w:rPr>
                <w:sz w:val="22"/>
                <w:szCs w:val="22"/>
              </w:rPr>
              <w:t>ES</w:t>
            </w:r>
          </w:p>
        </w:tc>
      </w:tr>
      <w:tr w:rsidR="00F831FC" w:rsidRPr="0005149F" w14:paraId="56595FD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8259E16" w14:textId="479D4E66" w:rsidR="00F831FC" w:rsidRDefault="00F831FC" w:rsidP="00F831FC">
            <w:pPr>
              <w:rPr>
                <w:sz w:val="22"/>
                <w:szCs w:val="22"/>
              </w:rPr>
            </w:pPr>
            <w:r>
              <w:rPr>
                <w:sz w:val="22"/>
                <w:szCs w:val="22"/>
              </w:rPr>
              <w:t>88.</w:t>
            </w:r>
          </w:p>
        </w:tc>
        <w:tc>
          <w:tcPr>
            <w:tcW w:w="2563" w:type="dxa"/>
            <w:tcBorders>
              <w:top w:val="single" w:sz="4" w:space="0" w:color="auto"/>
              <w:left w:val="single" w:sz="4" w:space="0" w:color="auto"/>
              <w:bottom w:val="single" w:sz="4" w:space="0" w:color="auto"/>
              <w:right w:val="single" w:sz="4" w:space="0" w:color="auto"/>
            </w:tcBorders>
          </w:tcPr>
          <w:p w14:paraId="562EAA40" w14:textId="2D2385A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746479E" w14:textId="46CAE8AD"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E366798" w14:textId="714D179A"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4830FAF9" w14:textId="358F583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1A190A9C" w14:textId="57383E20"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4DB8C894" w14:textId="23B42D0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4F3C1AA" w14:textId="5230A330" w:rsidR="00F831FC" w:rsidRDefault="00F831FC" w:rsidP="00F831FC">
            <w:pPr>
              <w:jc w:val="right"/>
              <w:rPr>
                <w:sz w:val="22"/>
                <w:szCs w:val="22"/>
              </w:rPr>
            </w:pPr>
            <w:r>
              <w:rPr>
                <w:sz w:val="22"/>
                <w:szCs w:val="22"/>
              </w:rPr>
              <w:t>ES</w:t>
            </w:r>
          </w:p>
        </w:tc>
      </w:tr>
      <w:tr w:rsidR="00F831FC" w:rsidRPr="0005149F" w14:paraId="7448924A"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E6EACB8" w14:textId="78D57572" w:rsidR="00F831FC" w:rsidRDefault="00F831FC" w:rsidP="00F831FC">
            <w:pPr>
              <w:rPr>
                <w:sz w:val="22"/>
                <w:szCs w:val="22"/>
              </w:rPr>
            </w:pPr>
            <w:r>
              <w:rPr>
                <w:sz w:val="22"/>
                <w:szCs w:val="22"/>
              </w:rPr>
              <w:t>89.</w:t>
            </w:r>
          </w:p>
        </w:tc>
        <w:tc>
          <w:tcPr>
            <w:tcW w:w="2563" w:type="dxa"/>
            <w:tcBorders>
              <w:top w:val="single" w:sz="4" w:space="0" w:color="auto"/>
              <w:left w:val="single" w:sz="4" w:space="0" w:color="auto"/>
              <w:bottom w:val="single" w:sz="4" w:space="0" w:color="auto"/>
              <w:right w:val="single" w:sz="4" w:space="0" w:color="auto"/>
            </w:tcBorders>
          </w:tcPr>
          <w:p w14:paraId="46E4D1C1" w14:textId="2EF13803"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34FBAD2" w14:textId="76FEA12E"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4BEDEBC" w14:textId="217A569A"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1973A0F9" w14:textId="6D591335"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03F33FA9" w14:textId="0D42BA1D"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5DDE9A6" w14:textId="53EAA6B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D594212" w14:textId="6C0A1BC2" w:rsidR="00F831FC" w:rsidRDefault="00F831FC" w:rsidP="00F831FC">
            <w:pPr>
              <w:jc w:val="right"/>
              <w:rPr>
                <w:sz w:val="22"/>
                <w:szCs w:val="22"/>
              </w:rPr>
            </w:pPr>
            <w:r>
              <w:rPr>
                <w:sz w:val="22"/>
                <w:szCs w:val="22"/>
              </w:rPr>
              <w:t>ES</w:t>
            </w:r>
          </w:p>
        </w:tc>
      </w:tr>
      <w:tr w:rsidR="00F831FC" w:rsidRPr="0005149F" w14:paraId="1F905CBB"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3DF0323F" w14:textId="300780D0" w:rsidR="00F831FC" w:rsidRDefault="00F831FC" w:rsidP="00F831FC">
            <w:pPr>
              <w:rPr>
                <w:sz w:val="22"/>
                <w:szCs w:val="22"/>
              </w:rPr>
            </w:pPr>
            <w:r>
              <w:rPr>
                <w:sz w:val="22"/>
                <w:szCs w:val="22"/>
              </w:rPr>
              <w:t>90.</w:t>
            </w:r>
          </w:p>
        </w:tc>
        <w:tc>
          <w:tcPr>
            <w:tcW w:w="2563" w:type="dxa"/>
            <w:tcBorders>
              <w:top w:val="single" w:sz="4" w:space="0" w:color="auto"/>
              <w:left w:val="single" w:sz="4" w:space="0" w:color="auto"/>
              <w:bottom w:val="single" w:sz="4" w:space="0" w:color="auto"/>
              <w:right w:val="single" w:sz="4" w:space="0" w:color="auto"/>
            </w:tcBorders>
          </w:tcPr>
          <w:p w14:paraId="42C468BD" w14:textId="5AD7CF8B"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03F2E9F0" w14:textId="24420142"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9055669" w14:textId="1336FAD3"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7CD0B2C9" w14:textId="3F412CD2"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D67D582" w14:textId="426148A9"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4376CC3F" w14:textId="292D431A"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F8655A4" w14:textId="48740FC4" w:rsidR="00F831FC" w:rsidRDefault="00F831FC" w:rsidP="00F831FC">
            <w:pPr>
              <w:jc w:val="right"/>
              <w:rPr>
                <w:sz w:val="22"/>
                <w:szCs w:val="22"/>
              </w:rPr>
            </w:pPr>
            <w:r>
              <w:rPr>
                <w:sz w:val="22"/>
                <w:szCs w:val="22"/>
              </w:rPr>
              <w:t>ES</w:t>
            </w:r>
          </w:p>
        </w:tc>
      </w:tr>
      <w:tr w:rsidR="00F831FC" w:rsidRPr="0005149F" w14:paraId="3A3681E6"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0E536C40" w14:textId="0EA35E31" w:rsidR="00F831FC" w:rsidRDefault="00F831FC" w:rsidP="00F831FC">
            <w:pPr>
              <w:rPr>
                <w:sz w:val="22"/>
                <w:szCs w:val="22"/>
              </w:rPr>
            </w:pPr>
            <w:r>
              <w:rPr>
                <w:sz w:val="22"/>
                <w:szCs w:val="22"/>
              </w:rPr>
              <w:t>91.</w:t>
            </w:r>
          </w:p>
        </w:tc>
        <w:tc>
          <w:tcPr>
            <w:tcW w:w="2563" w:type="dxa"/>
            <w:tcBorders>
              <w:top w:val="single" w:sz="4" w:space="0" w:color="auto"/>
              <w:left w:val="single" w:sz="4" w:space="0" w:color="auto"/>
              <w:bottom w:val="single" w:sz="4" w:space="0" w:color="auto"/>
              <w:right w:val="single" w:sz="4" w:space="0" w:color="auto"/>
            </w:tcBorders>
          </w:tcPr>
          <w:p w14:paraId="316C8B5F" w14:textId="190781B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C2B973A" w14:textId="5007396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1F554C23" w14:textId="4031A637"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65699CE" w14:textId="4BC2739B"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3574B6D" w14:textId="7DD9E329"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26F57B67" w14:textId="2AECA4A4"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28BD9FD" w14:textId="5374EE16" w:rsidR="00F831FC" w:rsidRDefault="00F831FC" w:rsidP="00F831FC">
            <w:pPr>
              <w:jc w:val="right"/>
              <w:rPr>
                <w:sz w:val="22"/>
                <w:szCs w:val="22"/>
              </w:rPr>
            </w:pPr>
            <w:r>
              <w:rPr>
                <w:sz w:val="22"/>
                <w:szCs w:val="22"/>
              </w:rPr>
              <w:t>ES</w:t>
            </w:r>
          </w:p>
        </w:tc>
      </w:tr>
      <w:tr w:rsidR="00F831FC" w:rsidRPr="0005149F" w14:paraId="69F6D67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ADA7179" w14:textId="2C6130C1" w:rsidR="00F831FC" w:rsidRDefault="00F831FC" w:rsidP="00F831FC">
            <w:pPr>
              <w:rPr>
                <w:sz w:val="22"/>
                <w:szCs w:val="22"/>
              </w:rPr>
            </w:pPr>
            <w:r>
              <w:rPr>
                <w:sz w:val="22"/>
                <w:szCs w:val="22"/>
              </w:rPr>
              <w:t>92.</w:t>
            </w:r>
          </w:p>
        </w:tc>
        <w:tc>
          <w:tcPr>
            <w:tcW w:w="2563" w:type="dxa"/>
            <w:tcBorders>
              <w:top w:val="single" w:sz="4" w:space="0" w:color="auto"/>
              <w:left w:val="single" w:sz="4" w:space="0" w:color="auto"/>
              <w:bottom w:val="single" w:sz="4" w:space="0" w:color="auto"/>
              <w:right w:val="single" w:sz="4" w:space="0" w:color="auto"/>
            </w:tcBorders>
          </w:tcPr>
          <w:p w14:paraId="493FEF2C" w14:textId="47DE98E9"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4C73803" w14:textId="419CF118"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59BC9A70" w14:textId="3CDA0660"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337DA23D" w14:textId="133376DB"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5C5D90C" w14:textId="38636B34"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422487DD" w14:textId="591473D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0E7CEF59" w14:textId="00AD0A07" w:rsidR="00F831FC" w:rsidRDefault="00F831FC" w:rsidP="00F831FC">
            <w:pPr>
              <w:jc w:val="right"/>
              <w:rPr>
                <w:sz w:val="22"/>
                <w:szCs w:val="22"/>
              </w:rPr>
            </w:pPr>
            <w:r>
              <w:rPr>
                <w:sz w:val="22"/>
                <w:szCs w:val="22"/>
              </w:rPr>
              <w:t>ES</w:t>
            </w:r>
          </w:p>
        </w:tc>
      </w:tr>
      <w:tr w:rsidR="00F831FC" w:rsidRPr="0005149F" w14:paraId="6B3A863B"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4DC4B918" w14:textId="2798235F" w:rsidR="00F831FC" w:rsidRDefault="00F831FC" w:rsidP="00F831FC">
            <w:pPr>
              <w:rPr>
                <w:sz w:val="22"/>
                <w:szCs w:val="22"/>
              </w:rPr>
            </w:pPr>
            <w:r>
              <w:rPr>
                <w:sz w:val="22"/>
                <w:szCs w:val="22"/>
              </w:rPr>
              <w:t>93.</w:t>
            </w:r>
          </w:p>
        </w:tc>
        <w:tc>
          <w:tcPr>
            <w:tcW w:w="2563" w:type="dxa"/>
            <w:tcBorders>
              <w:top w:val="single" w:sz="4" w:space="0" w:color="auto"/>
              <w:left w:val="single" w:sz="4" w:space="0" w:color="auto"/>
              <w:bottom w:val="single" w:sz="4" w:space="0" w:color="auto"/>
              <w:right w:val="single" w:sz="4" w:space="0" w:color="auto"/>
            </w:tcBorders>
          </w:tcPr>
          <w:p w14:paraId="0EFD9BA6" w14:textId="096658E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3248DF2F" w14:textId="366C7B45"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0A6EA89" w14:textId="7AC1C8A3"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0E806928" w14:textId="773B1125"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6F4EDFC5" w14:textId="300DA311"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3FEB8A45" w14:textId="163588F0"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4A243CBA" w14:textId="1ED316C9" w:rsidR="00F831FC" w:rsidRDefault="00F831FC" w:rsidP="00F831FC">
            <w:pPr>
              <w:jc w:val="right"/>
              <w:rPr>
                <w:sz w:val="22"/>
                <w:szCs w:val="22"/>
              </w:rPr>
            </w:pPr>
            <w:r>
              <w:rPr>
                <w:sz w:val="22"/>
                <w:szCs w:val="22"/>
              </w:rPr>
              <w:t>ES</w:t>
            </w:r>
          </w:p>
        </w:tc>
      </w:tr>
      <w:tr w:rsidR="00F831FC" w:rsidRPr="0005149F" w14:paraId="288CDC74"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764D3093" w14:textId="1291C363" w:rsidR="00F831FC" w:rsidRDefault="00F831FC" w:rsidP="00F831FC">
            <w:pPr>
              <w:rPr>
                <w:sz w:val="22"/>
                <w:szCs w:val="22"/>
              </w:rPr>
            </w:pPr>
            <w:r>
              <w:rPr>
                <w:sz w:val="22"/>
                <w:szCs w:val="22"/>
              </w:rPr>
              <w:t>94.</w:t>
            </w:r>
          </w:p>
        </w:tc>
        <w:tc>
          <w:tcPr>
            <w:tcW w:w="2563" w:type="dxa"/>
            <w:tcBorders>
              <w:top w:val="single" w:sz="4" w:space="0" w:color="auto"/>
              <w:left w:val="single" w:sz="4" w:space="0" w:color="auto"/>
              <w:bottom w:val="single" w:sz="4" w:space="0" w:color="auto"/>
              <w:right w:val="single" w:sz="4" w:space="0" w:color="auto"/>
            </w:tcBorders>
          </w:tcPr>
          <w:p w14:paraId="0A4D762F" w14:textId="231DEE5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58BBA970" w14:textId="4E4C7656"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326008A7" w14:textId="6664A412"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2938B5C7" w14:textId="3DF736C8"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7FA2553A" w14:textId="4FFD743E"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11AC8C48" w14:textId="49614358"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238E6386" w14:textId="3361521F" w:rsidR="00F831FC" w:rsidRDefault="00F831FC" w:rsidP="00F831FC">
            <w:pPr>
              <w:jc w:val="right"/>
              <w:rPr>
                <w:sz w:val="22"/>
                <w:szCs w:val="22"/>
              </w:rPr>
            </w:pPr>
            <w:r>
              <w:rPr>
                <w:sz w:val="22"/>
                <w:szCs w:val="22"/>
              </w:rPr>
              <w:t>ES</w:t>
            </w:r>
          </w:p>
        </w:tc>
      </w:tr>
      <w:tr w:rsidR="00F831FC" w:rsidRPr="0005149F" w14:paraId="49A11FA0" w14:textId="77777777" w:rsidTr="003E6DE8">
        <w:trPr>
          <w:trHeight w:val="488"/>
        </w:trPr>
        <w:tc>
          <w:tcPr>
            <w:tcW w:w="551" w:type="dxa"/>
            <w:tcBorders>
              <w:top w:val="single" w:sz="4" w:space="0" w:color="auto"/>
              <w:left w:val="single" w:sz="4" w:space="0" w:color="auto"/>
              <w:bottom w:val="single" w:sz="4" w:space="0" w:color="auto"/>
              <w:right w:val="single" w:sz="4" w:space="0" w:color="auto"/>
            </w:tcBorders>
          </w:tcPr>
          <w:p w14:paraId="1069CE8B" w14:textId="45471A56" w:rsidR="00F831FC" w:rsidRDefault="00F831FC" w:rsidP="00F831FC">
            <w:pPr>
              <w:rPr>
                <w:sz w:val="22"/>
                <w:szCs w:val="22"/>
              </w:rPr>
            </w:pPr>
            <w:r>
              <w:rPr>
                <w:sz w:val="22"/>
                <w:szCs w:val="22"/>
              </w:rPr>
              <w:t>95.</w:t>
            </w:r>
          </w:p>
        </w:tc>
        <w:tc>
          <w:tcPr>
            <w:tcW w:w="2563" w:type="dxa"/>
            <w:tcBorders>
              <w:top w:val="single" w:sz="4" w:space="0" w:color="auto"/>
              <w:left w:val="single" w:sz="4" w:space="0" w:color="auto"/>
              <w:bottom w:val="single" w:sz="4" w:space="0" w:color="auto"/>
              <w:right w:val="single" w:sz="4" w:space="0" w:color="auto"/>
            </w:tcBorders>
          </w:tcPr>
          <w:p w14:paraId="462574AD" w14:textId="3798503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934" w:type="dxa"/>
            <w:tcBorders>
              <w:top w:val="single" w:sz="4" w:space="0" w:color="auto"/>
              <w:left w:val="single" w:sz="4" w:space="0" w:color="auto"/>
              <w:bottom w:val="single" w:sz="4" w:space="0" w:color="auto"/>
              <w:right w:val="single" w:sz="4" w:space="0" w:color="auto"/>
            </w:tcBorders>
          </w:tcPr>
          <w:p w14:paraId="25F9E3F2" w14:textId="694A4FD4" w:rsidR="00F831FC" w:rsidRPr="008E158B" w:rsidRDefault="00F831FC" w:rsidP="00F831FC">
            <w:pPr>
              <w:jc w:val="right"/>
              <w:rPr>
                <w:sz w:val="22"/>
                <w:szCs w:val="22"/>
              </w:rPr>
            </w:pPr>
            <w:r w:rsidRPr="008E158B">
              <w:rPr>
                <w:sz w:val="22"/>
                <w:szCs w:val="22"/>
              </w:rPr>
              <w:t>192175</w:t>
            </w:r>
          </w:p>
        </w:tc>
        <w:tc>
          <w:tcPr>
            <w:tcW w:w="881" w:type="dxa"/>
            <w:tcBorders>
              <w:top w:val="single" w:sz="4" w:space="0" w:color="auto"/>
              <w:left w:val="single" w:sz="4" w:space="0" w:color="auto"/>
              <w:bottom w:val="single" w:sz="4" w:space="0" w:color="auto"/>
              <w:right w:val="single" w:sz="4" w:space="0" w:color="auto"/>
            </w:tcBorders>
          </w:tcPr>
          <w:p w14:paraId="7EAA7F3F" w14:textId="62E56FE6" w:rsidR="00F831FC" w:rsidRDefault="00F831FC" w:rsidP="00F831FC">
            <w:pPr>
              <w:jc w:val="right"/>
              <w:rPr>
                <w:sz w:val="22"/>
                <w:szCs w:val="22"/>
              </w:rPr>
            </w:pPr>
            <w:r>
              <w:rPr>
                <w:sz w:val="22"/>
                <w:szCs w:val="22"/>
              </w:rPr>
              <w:t>1</w:t>
            </w:r>
          </w:p>
        </w:tc>
        <w:tc>
          <w:tcPr>
            <w:tcW w:w="1071" w:type="dxa"/>
            <w:tcBorders>
              <w:top w:val="single" w:sz="4" w:space="0" w:color="auto"/>
              <w:left w:val="single" w:sz="4" w:space="0" w:color="auto"/>
              <w:bottom w:val="single" w:sz="4" w:space="0" w:color="auto"/>
              <w:right w:val="single" w:sz="4" w:space="0" w:color="auto"/>
            </w:tcBorders>
          </w:tcPr>
          <w:p w14:paraId="6DE086E6" w14:textId="1702BC60" w:rsidR="00F831FC" w:rsidRDefault="00F831FC" w:rsidP="00F831FC">
            <w:pPr>
              <w:jc w:val="right"/>
              <w:rPr>
                <w:sz w:val="22"/>
                <w:szCs w:val="22"/>
              </w:rPr>
            </w:pPr>
            <w:r>
              <w:rPr>
                <w:sz w:val="22"/>
                <w:szCs w:val="22"/>
              </w:rPr>
              <w:t>125,00</w:t>
            </w:r>
          </w:p>
        </w:tc>
        <w:tc>
          <w:tcPr>
            <w:tcW w:w="1042" w:type="dxa"/>
            <w:tcBorders>
              <w:top w:val="single" w:sz="4" w:space="0" w:color="auto"/>
              <w:left w:val="single" w:sz="4" w:space="0" w:color="auto"/>
              <w:bottom w:val="single" w:sz="4" w:space="0" w:color="auto"/>
              <w:right w:val="single" w:sz="4" w:space="0" w:color="auto"/>
            </w:tcBorders>
          </w:tcPr>
          <w:p w14:paraId="59A41EDD" w14:textId="5F015EFA" w:rsidR="00F831FC" w:rsidRPr="003E6DE8" w:rsidRDefault="00F831FC" w:rsidP="00F831FC">
            <w:pPr>
              <w:ind w:right="-25" w:hanging="185"/>
              <w:jc w:val="right"/>
              <w:rPr>
                <w:sz w:val="22"/>
                <w:szCs w:val="22"/>
              </w:rPr>
            </w:pPr>
            <w:r w:rsidRPr="003E6DE8">
              <w:rPr>
                <w:sz w:val="22"/>
                <w:szCs w:val="22"/>
              </w:rPr>
              <w:t>125,00</w:t>
            </w:r>
          </w:p>
        </w:tc>
        <w:tc>
          <w:tcPr>
            <w:tcW w:w="1175" w:type="dxa"/>
            <w:tcBorders>
              <w:top w:val="single" w:sz="4" w:space="0" w:color="auto"/>
              <w:left w:val="single" w:sz="4" w:space="0" w:color="auto"/>
              <w:bottom w:val="single" w:sz="4" w:space="0" w:color="auto"/>
              <w:right w:val="single" w:sz="4" w:space="0" w:color="auto"/>
            </w:tcBorders>
          </w:tcPr>
          <w:p w14:paraId="0840E120" w14:textId="52A58E30" w:rsidR="00F831FC" w:rsidRPr="003E6DE8" w:rsidRDefault="00F831FC" w:rsidP="00F831FC">
            <w:pPr>
              <w:ind w:right="-45" w:hanging="141"/>
              <w:jc w:val="right"/>
              <w:rPr>
                <w:sz w:val="22"/>
                <w:szCs w:val="22"/>
              </w:rPr>
            </w:pPr>
            <w:r w:rsidRPr="003E6DE8">
              <w:rPr>
                <w:sz w:val="22"/>
                <w:szCs w:val="22"/>
              </w:rPr>
              <w:t>125,00</w:t>
            </w:r>
          </w:p>
        </w:tc>
        <w:tc>
          <w:tcPr>
            <w:tcW w:w="1211" w:type="dxa"/>
            <w:tcBorders>
              <w:top w:val="single" w:sz="4" w:space="0" w:color="auto"/>
              <w:left w:val="single" w:sz="4" w:space="0" w:color="auto"/>
              <w:bottom w:val="single" w:sz="4" w:space="0" w:color="auto"/>
              <w:right w:val="single" w:sz="4" w:space="0" w:color="auto"/>
            </w:tcBorders>
          </w:tcPr>
          <w:p w14:paraId="3C093E20" w14:textId="344C9A76" w:rsidR="00F831FC" w:rsidRDefault="00F831FC" w:rsidP="00F831FC">
            <w:pPr>
              <w:jc w:val="right"/>
              <w:rPr>
                <w:sz w:val="22"/>
                <w:szCs w:val="22"/>
              </w:rPr>
            </w:pPr>
            <w:r>
              <w:rPr>
                <w:sz w:val="22"/>
                <w:szCs w:val="22"/>
              </w:rPr>
              <w:t>ES</w:t>
            </w:r>
          </w:p>
        </w:tc>
      </w:tr>
      <w:tr w:rsidR="00F831FC" w:rsidRPr="0005149F" w14:paraId="7DA6F33A" w14:textId="6BDABB87" w:rsidTr="00DA6FB7">
        <w:trPr>
          <w:trHeight w:val="498"/>
        </w:trPr>
        <w:tc>
          <w:tcPr>
            <w:tcW w:w="4048" w:type="dxa"/>
            <w:gridSpan w:val="3"/>
            <w:tcBorders>
              <w:top w:val="single" w:sz="4" w:space="0" w:color="auto"/>
              <w:left w:val="single" w:sz="4" w:space="0" w:color="auto"/>
              <w:bottom w:val="single" w:sz="4" w:space="0" w:color="auto"/>
              <w:right w:val="single" w:sz="4" w:space="0" w:color="auto"/>
            </w:tcBorders>
          </w:tcPr>
          <w:p w14:paraId="7B64DE12" w14:textId="158D8BD8" w:rsidR="00F831FC" w:rsidRPr="008E158B" w:rsidRDefault="00F831FC" w:rsidP="00F831FC">
            <w:pPr>
              <w:jc w:val="right"/>
              <w:rPr>
                <w:b/>
                <w:sz w:val="22"/>
                <w:szCs w:val="22"/>
              </w:rPr>
            </w:pPr>
            <w:r w:rsidRPr="008E158B">
              <w:rPr>
                <w:b/>
                <w:sz w:val="22"/>
                <w:szCs w:val="22"/>
              </w:rPr>
              <w:t xml:space="preserve">Iš viso </w:t>
            </w:r>
          </w:p>
        </w:tc>
        <w:tc>
          <w:tcPr>
            <w:tcW w:w="881" w:type="dxa"/>
            <w:tcBorders>
              <w:top w:val="single" w:sz="4" w:space="0" w:color="auto"/>
              <w:left w:val="single" w:sz="4" w:space="0" w:color="auto"/>
              <w:bottom w:val="single" w:sz="4" w:space="0" w:color="auto"/>
              <w:right w:val="single" w:sz="4" w:space="0" w:color="auto"/>
            </w:tcBorders>
          </w:tcPr>
          <w:p w14:paraId="67A8597D" w14:textId="455E3634" w:rsidR="00F831FC" w:rsidRPr="008E158B" w:rsidRDefault="00F831FC" w:rsidP="00F831FC">
            <w:pPr>
              <w:jc w:val="right"/>
              <w:rPr>
                <w:b/>
                <w:sz w:val="22"/>
                <w:szCs w:val="22"/>
              </w:rPr>
            </w:pPr>
            <w:r>
              <w:rPr>
                <w:b/>
                <w:sz w:val="22"/>
                <w:szCs w:val="22"/>
              </w:rPr>
              <w:t>95</w:t>
            </w:r>
          </w:p>
        </w:tc>
        <w:tc>
          <w:tcPr>
            <w:tcW w:w="1071" w:type="dxa"/>
            <w:tcBorders>
              <w:top w:val="single" w:sz="4" w:space="0" w:color="auto"/>
              <w:left w:val="single" w:sz="4" w:space="0" w:color="auto"/>
              <w:bottom w:val="single" w:sz="4" w:space="0" w:color="auto"/>
              <w:right w:val="single" w:sz="4" w:space="0" w:color="auto"/>
            </w:tcBorders>
          </w:tcPr>
          <w:p w14:paraId="407E017A" w14:textId="182087F2" w:rsidR="00F831FC" w:rsidRPr="008E158B" w:rsidRDefault="00F831FC" w:rsidP="00F831FC">
            <w:pPr>
              <w:jc w:val="right"/>
              <w:rPr>
                <w:b/>
                <w:sz w:val="22"/>
                <w:szCs w:val="22"/>
              </w:rPr>
            </w:pPr>
            <w:r w:rsidRPr="0089373D">
              <w:rPr>
                <w:b/>
                <w:sz w:val="22"/>
                <w:szCs w:val="22"/>
              </w:rPr>
              <w:t>x</w:t>
            </w:r>
          </w:p>
        </w:tc>
        <w:tc>
          <w:tcPr>
            <w:tcW w:w="1042" w:type="dxa"/>
            <w:tcBorders>
              <w:top w:val="single" w:sz="4" w:space="0" w:color="auto"/>
              <w:left w:val="single" w:sz="4" w:space="0" w:color="auto"/>
              <w:bottom w:val="single" w:sz="4" w:space="0" w:color="auto"/>
              <w:right w:val="single" w:sz="4" w:space="0" w:color="auto"/>
            </w:tcBorders>
          </w:tcPr>
          <w:p w14:paraId="13C394D0" w14:textId="6E4BCD6E" w:rsidR="00F831FC" w:rsidRPr="008E158B" w:rsidRDefault="00F831FC" w:rsidP="00F831FC">
            <w:pPr>
              <w:ind w:hanging="159"/>
              <w:jc w:val="right"/>
              <w:rPr>
                <w:b/>
                <w:sz w:val="22"/>
                <w:szCs w:val="22"/>
              </w:rPr>
            </w:pPr>
            <w:r w:rsidRPr="0089373D">
              <w:rPr>
                <w:b/>
                <w:sz w:val="22"/>
                <w:szCs w:val="22"/>
              </w:rPr>
              <w:t>x</w:t>
            </w:r>
          </w:p>
        </w:tc>
        <w:tc>
          <w:tcPr>
            <w:tcW w:w="1175" w:type="dxa"/>
            <w:tcBorders>
              <w:top w:val="single" w:sz="4" w:space="0" w:color="auto"/>
              <w:left w:val="single" w:sz="4" w:space="0" w:color="auto"/>
              <w:bottom w:val="single" w:sz="4" w:space="0" w:color="auto"/>
              <w:right w:val="single" w:sz="4" w:space="0" w:color="auto"/>
            </w:tcBorders>
          </w:tcPr>
          <w:p w14:paraId="1B175739" w14:textId="625F919E" w:rsidR="00F831FC" w:rsidRPr="008E158B" w:rsidRDefault="00F831FC" w:rsidP="00F831FC">
            <w:pPr>
              <w:ind w:right="-35" w:hanging="209"/>
              <w:jc w:val="right"/>
              <w:rPr>
                <w:b/>
                <w:sz w:val="22"/>
                <w:szCs w:val="22"/>
              </w:rPr>
            </w:pPr>
            <w:r w:rsidRPr="008E158B">
              <w:rPr>
                <w:b/>
                <w:sz w:val="22"/>
                <w:szCs w:val="22"/>
              </w:rPr>
              <w:t>11 875,00</w:t>
            </w:r>
          </w:p>
        </w:tc>
        <w:tc>
          <w:tcPr>
            <w:tcW w:w="1211" w:type="dxa"/>
            <w:tcBorders>
              <w:top w:val="single" w:sz="4" w:space="0" w:color="auto"/>
              <w:left w:val="single" w:sz="4" w:space="0" w:color="auto"/>
              <w:bottom w:val="single" w:sz="4" w:space="0" w:color="auto"/>
              <w:right w:val="single" w:sz="4" w:space="0" w:color="auto"/>
            </w:tcBorders>
          </w:tcPr>
          <w:p w14:paraId="415909BA" w14:textId="23BBA0D8" w:rsidR="00F831FC" w:rsidRPr="008E158B" w:rsidRDefault="00F831FC" w:rsidP="00F831FC">
            <w:pPr>
              <w:jc w:val="right"/>
              <w:rPr>
                <w:b/>
                <w:sz w:val="22"/>
                <w:szCs w:val="22"/>
              </w:rPr>
            </w:pPr>
            <w:r>
              <w:rPr>
                <w:b/>
                <w:sz w:val="22"/>
                <w:szCs w:val="22"/>
              </w:rPr>
              <w:t>x</w:t>
            </w:r>
          </w:p>
        </w:tc>
      </w:tr>
    </w:tbl>
    <w:p w14:paraId="3361B564" w14:textId="53CA2D95" w:rsidR="003E6DE8" w:rsidRDefault="003E6DE8" w:rsidP="000C7758">
      <w:pPr>
        <w:jc w:val="center"/>
      </w:pPr>
    </w:p>
    <w:p w14:paraId="14172E06" w14:textId="2E79D82B" w:rsidR="000C7758" w:rsidRPr="0005149F" w:rsidRDefault="003E6DE8" w:rsidP="000C7758">
      <w:pPr>
        <w:jc w:val="center"/>
      </w:pPr>
      <w:r>
        <w:br w:type="textWrapping" w:clear="all"/>
      </w:r>
      <w:r w:rsidR="000C7758" w:rsidRPr="0005149F">
        <w:t>_________________________________</w:t>
      </w:r>
    </w:p>
    <w:p w14:paraId="584D4743" w14:textId="77777777" w:rsidR="000C7758" w:rsidRPr="0005149F" w:rsidRDefault="000C7758" w:rsidP="000C7758">
      <w:pPr>
        <w:rPr>
          <w:b/>
        </w:rPr>
      </w:pPr>
    </w:p>
    <w:p w14:paraId="27B3C030" w14:textId="77777777" w:rsidR="000C7758" w:rsidRPr="0005149F" w:rsidRDefault="000C7758" w:rsidP="000C7758">
      <w:pPr>
        <w:rPr>
          <w:b/>
        </w:rPr>
      </w:pPr>
    </w:p>
    <w:p w14:paraId="35E0CC07" w14:textId="77777777" w:rsidR="000C7758" w:rsidRDefault="000C7758" w:rsidP="000C7758">
      <w:pPr>
        <w:rPr>
          <w:b/>
        </w:rPr>
      </w:pPr>
    </w:p>
    <w:p w14:paraId="6EFC8684" w14:textId="77777777" w:rsidR="0089373D" w:rsidRDefault="0089373D" w:rsidP="000C7758">
      <w:pPr>
        <w:rPr>
          <w:b/>
        </w:rPr>
      </w:pPr>
    </w:p>
    <w:p w14:paraId="68C1667E" w14:textId="77777777" w:rsidR="0089373D" w:rsidRDefault="0089373D" w:rsidP="000C7758">
      <w:pPr>
        <w:rPr>
          <w:b/>
        </w:rPr>
      </w:pPr>
    </w:p>
    <w:p w14:paraId="5E85E961" w14:textId="77777777" w:rsidR="0089373D" w:rsidRDefault="0089373D" w:rsidP="000C7758">
      <w:pPr>
        <w:rPr>
          <w:b/>
        </w:rPr>
      </w:pPr>
    </w:p>
    <w:p w14:paraId="525726DF" w14:textId="77777777" w:rsidR="0089373D" w:rsidRPr="0005149F" w:rsidRDefault="0089373D" w:rsidP="000C7758">
      <w:pPr>
        <w:rPr>
          <w:b/>
        </w:rPr>
      </w:pPr>
    </w:p>
    <w:p w14:paraId="0BFFF32D" w14:textId="77777777" w:rsidR="000C7758" w:rsidRPr="0005149F" w:rsidRDefault="000C7758" w:rsidP="000C7758">
      <w:pPr>
        <w:rPr>
          <w:b/>
        </w:rPr>
      </w:pPr>
    </w:p>
    <w:p w14:paraId="7520B586" w14:textId="77777777" w:rsidR="000C7758" w:rsidRPr="0005149F" w:rsidRDefault="000C7758" w:rsidP="000C7758">
      <w:pPr>
        <w:rPr>
          <w:b/>
        </w:rPr>
      </w:pPr>
    </w:p>
    <w:p w14:paraId="02E0CE05" w14:textId="77777777" w:rsidR="000C7758" w:rsidRPr="0005149F" w:rsidRDefault="000C7758" w:rsidP="000C7758">
      <w:pPr>
        <w:rPr>
          <w:b/>
        </w:rPr>
      </w:pPr>
    </w:p>
    <w:p w14:paraId="054C3E82" w14:textId="77777777" w:rsidR="000C7758" w:rsidRPr="0005149F" w:rsidRDefault="000C7758" w:rsidP="000C7758">
      <w:pPr>
        <w:rPr>
          <w:b/>
        </w:rPr>
      </w:pPr>
    </w:p>
    <w:p w14:paraId="5906A68B" w14:textId="77777777" w:rsidR="000C7758" w:rsidRPr="0005149F" w:rsidRDefault="000C7758" w:rsidP="000C7758">
      <w:pPr>
        <w:rPr>
          <w:b/>
        </w:rPr>
      </w:pPr>
    </w:p>
    <w:p w14:paraId="6F2FFE7F" w14:textId="77777777" w:rsidR="000C7758" w:rsidRPr="0005149F" w:rsidRDefault="000C7758" w:rsidP="000C7758">
      <w:pPr>
        <w:rPr>
          <w:b/>
        </w:rPr>
      </w:pPr>
    </w:p>
    <w:p w14:paraId="1F434127" w14:textId="77777777" w:rsidR="000C7758" w:rsidRPr="0005149F" w:rsidRDefault="000C7758" w:rsidP="000C7758">
      <w:pPr>
        <w:rPr>
          <w:b/>
        </w:rPr>
      </w:pPr>
    </w:p>
    <w:p w14:paraId="7227481C" w14:textId="77777777" w:rsidR="000C7758" w:rsidRPr="0005149F" w:rsidRDefault="000C7758" w:rsidP="000C7758">
      <w:pPr>
        <w:rPr>
          <w:b/>
        </w:rPr>
      </w:pPr>
    </w:p>
    <w:p w14:paraId="68065D4B" w14:textId="77777777" w:rsidR="000C7758" w:rsidRPr="0005149F" w:rsidRDefault="000C7758" w:rsidP="000C7758">
      <w:pPr>
        <w:rPr>
          <w:b/>
        </w:rPr>
      </w:pPr>
    </w:p>
    <w:p w14:paraId="573601A7" w14:textId="77777777" w:rsidR="000C7758" w:rsidRPr="0005149F" w:rsidRDefault="000C7758" w:rsidP="000C7758">
      <w:pPr>
        <w:rPr>
          <w:b/>
        </w:rPr>
      </w:pPr>
    </w:p>
    <w:p w14:paraId="4DEA43BA" w14:textId="77777777" w:rsidR="000C7758" w:rsidRPr="0005149F" w:rsidRDefault="000C7758" w:rsidP="000C7758">
      <w:pPr>
        <w:rPr>
          <w:b/>
        </w:rPr>
      </w:pPr>
    </w:p>
    <w:p w14:paraId="2F350B2A" w14:textId="77777777" w:rsidR="000C7758" w:rsidRDefault="000C7758" w:rsidP="000C7758">
      <w:pPr>
        <w:rPr>
          <w:b/>
        </w:rPr>
      </w:pPr>
    </w:p>
    <w:p w14:paraId="387D379D" w14:textId="77777777" w:rsidR="0089373D" w:rsidRDefault="0089373D" w:rsidP="000C7758">
      <w:pPr>
        <w:rPr>
          <w:b/>
        </w:rPr>
      </w:pPr>
    </w:p>
    <w:p w14:paraId="14768404" w14:textId="27928269" w:rsidR="000C7758" w:rsidRPr="0005149F" w:rsidRDefault="00A3587D" w:rsidP="00A3587D">
      <w:pPr>
        <w:ind w:left="4320" w:firstLine="720"/>
      </w:pPr>
      <w:r>
        <w:lastRenderedPageBreak/>
        <w:t xml:space="preserve">  </w:t>
      </w:r>
      <w:r w:rsidR="000C7758" w:rsidRPr="0005149F">
        <w:t>Anykščių rajono savivaldybės tarybos</w:t>
      </w:r>
    </w:p>
    <w:p w14:paraId="21B34594" w14:textId="749BB74A" w:rsidR="000C7758" w:rsidRPr="0005149F" w:rsidRDefault="000C7758" w:rsidP="000C7758">
      <w:r w:rsidRPr="0005149F">
        <w:t xml:space="preserve">                                                          </w:t>
      </w:r>
      <w:r w:rsidR="00A3587D">
        <w:t xml:space="preserve">                            2024</w:t>
      </w:r>
      <w:r w:rsidRPr="0005149F">
        <w:t xml:space="preserve"> m. </w:t>
      </w:r>
      <w:r w:rsidR="00A3587D">
        <w:t xml:space="preserve">liepos </w:t>
      </w:r>
      <w:r w:rsidR="00853EB7">
        <w:t>25</w:t>
      </w:r>
      <w:r w:rsidRPr="0005149F">
        <w:t xml:space="preserve"> d. sprendimo Nr. 1-T-</w:t>
      </w:r>
    </w:p>
    <w:p w14:paraId="7580F41D" w14:textId="77777777" w:rsidR="000C7758" w:rsidRPr="0005149F" w:rsidRDefault="000C7758" w:rsidP="000C7758">
      <w:r w:rsidRPr="0005149F">
        <w:t xml:space="preserve">                                                                                      2 priedas</w:t>
      </w:r>
    </w:p>
    <w:p w14:paraId="6F21E2F6" w14:textId="77777777" w:rsidR="000C7758" w:rsidRPr="0005149F" w:rsidRDefault="000C7758" w:rsidP="000C7758"/>
    <w:p w14:paraId="020CDCE6" w14:textId="74F3FADD" w:rsidR="000C7758" w:rsidRPr="0005149F" w:rsidRDefault="000C7758" w:rsidP="000C7758">
      <w:pPr>
        <w:jc w:val="center"/>
      </w:pPr>
      <w:r w:rsidRPr="0005149F">
        <w:t xml:space="preserve">ANYKŠČIŲ RAJONO SAVIVALDYBEI NUOSAVYBĖS TEISE PRIKLAUSANČIO </w:t>
      </w:r>
      <w:r w:rsidR="00A3587D">
        <w:t>ILGALAIKIO NE</w:t>
      </w:r>
      <w:r w:rsidRPr="0005149F">
        <w:t xml:space="preserve">MATERIALIOJO TURTO, PERDUODAMO VALDYTI NAUDOTI IR DISPONUOTI JUO PATIKĖJIMO TEISE ANYKŠČIŲ ANTANO </w:t>
      </w:r>
      <w:r w:rsidR="00A3587D">
        <w:t>BARANAUSKO PAGRINDINEI MOKYKLAI</w:t>
      </w:r>
      <w:r w:rsidRPr="0005149F">
        <w:t>, SĄRAŠAS</w:t>
      </w:r>
    </w:p>
    <w:p w14:paraId="2449243A" w14:textId="77777777" w:rsidR="00F831FC" w:rsidRDefault="00F831FC" w:rsidP="000C7758">
      <w:pPr>
        <w:jc w:val="center"/>
      </w:pPr>
    </w:p>
    <w:tbl>
      <w:tblPr>
        <w:tblpPr w:leftFromText="180" w:rightFromText="180" w:vertAnchor="text" w:tblpY="1"/>
        <w:tblOverlap w:val="neve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705"/>
        <w:gridCol w:w="1134"/>
        <w:gridCol w:w="850"/>
        <w:gridCol w:w="1134"/>
        <w:gridCol w:w="1134"/>
        <w:gridCol w:w="992"/>
        <w:gridCol w:w="928"/>
      </w:tblGrid>
      <w:tr w:rsidR="008E158B" w:rsidRPr="0005149F" w14:paraId="086544BF" w14:textId="77777777" w:rsidTr="00F831FC">
        <w:trPr>
          <w:trHeight w:val="755"/>
        </w:trPr>
        <w:tc>
          <w:tcPr>
            <w:tcW w:w="551" w:type="dxa"/>
            <w:tcBorders>
              <w:top w:val="single" w:sz="4" w:space="0" w:color="auto"/>
              <w:left w:val="single" w:sz="4" w:space="0" w:color="auto"/>
              <w:bottom w:val="single" w:sz="4" w:space="0" w:color="auto"/>
              <w:right w:val="single" w:sz="4" w:space="0" w:color="auto"/>
            </w:tcBorders>
            <w:hideMark/>
          </w:tcPr>
          <w:p w14:paraId="5EDA3FBA" w14:textId="77777777" w:rsidR="008E158B" w:rsidRPr="008E158B" w:rsidRDefault="008E158B" w:rsidP="00F831FC">
            <w:pPr>
              <w:rPr>
                <w:sz w:val="22"/>
                <w:szCs w:val="22"/>
              </w:rPr>
            </w:pPr>
            <w:r w:rsidRPr="008E158B">
              <w:rPr>
                <w:sz w:val="22"/>
                <w:szCs w:val="22"/>
              </w:rPr>
              <w:t>Eil.</w:t>
            </w:r>
          </w:p>
          <w:p w14:paraId="75CBACAA" w14:textId="77777777" w:rsidR="008E158B" w:rsidRPr="008E158B" w:rsidRDefault="008E158B" w:rsidP="00F831FC">
            <w:pPr>
              <w:rPr>
                <w:sz w:val="22"/>
                <w:szCs w:val="22"/>
              </w:rPr>
            </w:pPr>
            <w:r w:rsidRPr="008E158B">
              <w:rPr>
                <w:sz w:val="22"/>
                <w:szCs w:val="22"/>
              </w:rPr>
              <w:t>Nr.</w:t>
            </w:r>
          </w:p>
        </w:tc>
        <w:tc>
          <w:tcPr>
            <w:tcW w:w="2705" w:type="dxa"/>
            <w:tcBorders>
              <w:top w:val="single" w:sz="4" w:space="0" w:color="auto"/>
              <w:left w:val="single" w:sz="4" w:space="0" w:color="auto"/>
              <w:bottom w:val="single" w:sz="4" w:space="0" w:color="auto"/>
              <w:right w:val="single" w:sz="4" w:space="0" w:color="auto"/>
            </w:tcBorders>
            <w:hideMark/>
          </w:tcPr>
          <w:p w14:paraId="21ABFDC1" w14:textId="77777777" w:rsidR="008E158B" w:rsidRPr="008E158B" w:rsidRDefault="008E158B" w:rsidP="00F831FC">
            <w:pPr>
              <w:jc w:val="center"/>
              <w:rPr>
                <w:sz w:val="22"/>
                <w:szCs w:val="22"/>
              </w:rPr>
            </w:pPr>
            <w:r w:rsidRPr="008E158B">
              <w:rPr>
                <w:sz w:val="22"/>
                <w:szCs w:val="22"/>
              </w:rPr>
              <w:t>Turto pavadinimas ir duomenys apie turtą</w:t>
            </w:r>
          </w:p>
        </w:tc>
        <w:tc>
          <w:tcPr>
            <w:tcW w:w="1134" w:type="dxa"/>
            <w:tcBorders>
              <w:top w:val="single" w:sz="4" w:space="0" w:color="auto"/>
              <w:left w:val="single" w:sz="4" w:space="0" w:color="auto"/>
              <w:bottom w:val="single" w:sz="4" w:space="0" w:color="auto"/>
              <w:right w:val="single" w:sz="4" w:space="0" w:color="auto"/>
            </w:tcBorders>
            <w:hideMark/>
          </w:tcPr>
          <w:p w14:paraId="5E32A2AA" w14:textId="77777777" w:rsidR="008E158B" w:rsidRPr="008E158B" w:rsidRDefault="008E158B" w:rsidP="00F831FC">
            <w:pPr>
              <w:jc w:val="center"/>
              <w:rPr>
                <w:sz w:val="22"/>
                <w:szCs w:val="22"/>
              </w:rPr>
            </w:pPr>
            <w:r w:rsidRPr="008E158B">
              <w:rPr>
                <w:sz w:val="22"/>
                <w:szCs w:val="22"/>
              </w:rPr>
              <w:t>Eil. Nr. apskaitoje</w:t>
            </w:r>
          </w:p>
        </w:tc>
        <w:tc>
          <w:tcPr>
            <w:tcW w:w="850" w:type="dxa"/>
            <w:tcBorders>
              <w:top w:val="single" w:sz="4" w:space="0" w:color="auto"/>
              <w:left w:val="single" w:sz="4" w:space="0" w:color="auto"/>
              <w:bottom w:val="single" w:sz="4" w:space="0" w:color="auto"/>
              <w:right w:val="single" w:sz="4" w:space="0" w:color="auto"/>
            </w:tcBorders>
            <w:hideMark/>
          </w:tcPr>
          <w:p w14:paraId="57972D85" w14:textId="77777777" w:rsidR="008E158B" w:rsidRPr="008E158B" w:rsidRDefault="008E158B" w:rsidP="00F831FC">
            <w:pPr>
              <w:jc w:val="center"/>
              <w:rPr>
                <w:sz w:val="22"/>
                <w:szCs w:val="22"/>
              </w:rPr>
            </w:pPr>
            <w:r w:rsidRPr="008E158B">
              <w:rPr>
                <w:sz w:val="22"/>
                <w:szCs w:val="22"/>
              </w:rPr>
              <w:t>Kiekis, vnt.</w:t>
            </w:r>
          </w:p>
        </w:tc>
        <w:tc>
          <w:tcPr>
            <w:tcW w:w="1134" w:type="dxa"/>
            <w:tcBorders>
              <w:top w:val="single" w:sz="4" w:space="0" w:color="auto"/>
              <w:left w:val="single" w:sz="4" w:space="0" w:color="auto"/>
              <w:bottom w:val="single" w:sz="4" w:space="0" w:color="auto"/>
              <w:right w:val="single" w:sz="4" w:space="0" w:color="auto"/>
            </w:tcBorders>
            <w:hideMark/>
          </w:tcPr>
          <w:p w14:paraId="5DBA3862" w14:textId="77777777" w:rsidR="008E158B" w:rsidRPr="008E158B" w:rsidRDefault="008E158B" w:rsidP="00F831FC">
            <w:pPr>
              <w:jc w:val="center"/>
              <w:rPr>
                <w:sz w:val="22"/>
                <w:szCs w:val="22"/>
              </w:rPr>
            </w:pPr>
            <w:r>
              <w:rPr>
                <w:sz w:val="22"/>
                <w:szCs w:val="22"/>
              </w:rPr>
              <w:t>Vnt. į</w:t>
            </w:r>
            <w:r w:rsidRPr="008E158B">
              <w:rPr>
                <w:sz w:val="22"/>
                <w:szCs w:val="22"/>
              </w:rPr>
              <w:t>sigijimo kaina, Eur</w:t>
            </w:r>
          </w:p>
        </w:tc>
        <w:tc>
          <w:tcPr>
            <w:tcW w:w="1134" w:type="dxa"/>
            <w:tcBorders>
              <w:top w:val="single" w:sz="4" w:space="0" w:color="auto"/>
              <w:left w:val="single" w:sz="4" w:space="0" w:color="auto"/>
              <w:bottom w:val="single" w:sz="4" w:space="0" w:color="auto"/>
              <w:right w:val="single" w:sz="4" w:space="0" w:color="auto"/>
            </w:tcBorders>
          </w:tcPr>
          <w:p w14:paraId="4C11E51D" w14:textId="77777777" w:rsidR="008E158B" w:rsidRPr="008E158B" w:rsidRDefault="008E158B" w:rsidP="00F831FC">
            <w:pPr>
              <w:jc w:val="center"/>
              <w:rPr>
                <w:sz w:val="22"/>
                <w:szCs w:val="22"/>
              </w:rPr>
            </w:pPr>
            <w:r w:rsidRPr="008E158B">
              <w:rPr>
                <w:sz w:val="22"/>
                <w:szCs w:val="22"/>
              </w:rPr>
              <w:t>Įsigijimo vertė, Eur</w:t>
            </w:r>
          </w:p>
        </w:tc>
        <w:tc>
          <w:tcPr>
            <w:tcW w:w="992" w:type="dxa"/>
            <w:tcBorders>
              <w:top w:val="single" w:sz="4" w:space="0" w:color="auto"/>
              <w:left w:val="single" w:sz="4" w:space="0" w:color="auto"/>
              <w:bottom w:val="single" w:sz="4" w:space="0" w:color="auto"/>
              <w:right w:val="single" w:sz="4" w:space="0" w:color="auto"/>
            </w:tcBorders>
          </w:tcPr>
          <w:p w14:paraId="658F5762" w14:textId="77777777" w:rsidR="008E158B" w:rsidRPr="008E158B" w:rsidRDefault="008E158B" w:rsidP="00F831FC">
            <w:pPr>
              <w:jc w:val="center"/>
              <w:rPr>
                <w:sz w:val="22"/>
                <w:szCs w:val="22"/>
              </w:rPr>
            </w:pPr>
            <w:r w:rsidRPr="008E158B">
              <w:rPr>
                <w:sz w:val="22"/>
                <w:szCs w:val="22"/>
              </w:rPr>
              <w:t>Likutinė vertė, Eur</w:t>
            </w:r>
          </w:p>
        </w:tc>
        <w:tc>
          <w:tcPr>
            <w:tcW w:w="928" w:type="dxa"/>
            <w:tcBorders>
              <w:top w:val="single" w:sz="4" w:space="0" w:color="auto"/>
              <w:left w:val="single" w:sz="4" w:space="0" w:color="auto"/>
              <w:bottom w:val="single" w:sz="4" w:space="0" w:color="auto"/>
              <w:right w:val="single" w:sz="4" w:space="0" w:color="auto"/>
            </w:tcBorders>
          </w:tcPr>
          <w:p w14:paraId="4718403D" w14:textId="318DC516" w:rsidR="008E158B" w:rsidRPr="008E158B" w:rsidRDefault="008E158B" w:rsidP="00F831FC">
            <w:pPr>
              <w:ind w:hanging="108"/>
              <w:jc w:val="center"/>
              <w:rPr>
                <w:sz w:val="22"/>
                <w:szCs w:val="22"/>
              </w:rPr>
            </w:pPr>
            <w:proofErr w:type="spellStart"/>
            <w:r w:rsidRPr="008E158B">
              <w:rPr>
                <w:sz w:val="22"/>
                <w:szCs w:val="22"/>
              </w:rPr>
              <w:t>Finansa</w:t>
            </w:r>
            <w:proofErr w:type="spellEnd"/>
            <w:r w:rsidR="00F831FC">
              <w:rPr>
                <w:sz w:val="22"/>
                <w:szCs w:val="22"/>
              </w:rPr>
              <w:t>-</w:t>
            </w:r>
            <w:r w:rsidRPr="008E158B">
              <w:rPr>
                <w:sz w:val="22"/>
                <w:szCs w:val="22"/>
              </w:rPr>
              <w:t>vimo šaltinis</w:t>
            </w:r>
          </w:p>
        </w:tc>
      </w:tr>
      <w:tr w:rsidR="00F831FC" w:rsidRPr="0005149F" w14:paraId="29A37D77" w14:textId="77777777" w:rsidTr="00F831FC">
        <w:trPr>
          <w:trHeight w:val="723"/>
        </w:trPr>
        <w:tc>
          <w:tcPr>
            <w:tcW w:w="551" w:type="dxa"/>
            <w:tcBorders>
              <w:top w:val="single" w:sz="4" w:space="0" w:color="auto"/>
              <w:left w:val="single" w:sz="4" w:space="0" w:color="auto"/>
              <w:bottom w:val="single" w:sz="4" w:space="0" w:color="auto"/>
              <w:right w:val="single" w:sz="4" w:space="0" w:color="auto"/>
            </w:tcBorders>
          </w:tcPr>
          <w:p w14:paraId="300B0C09" w14:textId="38AB096F" w:rsidR="00F831FC" w:rsidRPr="008E158B" w:rsidRDefault="00F831FC" w:rsidP="00F831FC">
            <w:pPr>
              <w:rPr>
                <w:sz w:val="22"/>
                <w:szCs w:val="22"/>
              </w:rPr>
            </w:pPr>
            <w:r w:rsidRPr="008E158B">
              <w:rPr>
                <w:sz w:val="22"/>
                <w:szCs w:val="22"/>
              </w:rPr>
              <w:t>1.</w:t>
            </w:r>
          </w:p>
        </w:tc>
        <w:tc>
          <w:tcPr>
            <w:tcW w:w="2705" w:type="dxa"/>
            <w:tcBorders>
              <w:top w:val="single" w:sz="4" w:space="0" w:color="auto"/>
              <w:left w:val="single" w:sz="4" w:space="0" w:color="auto"/>
              <w:bottom w:val="single" w:sz="4" w:space="0" w:color="auto"/>
              <w:right w:val="single" w:sz="4" w:space="0" w:color="auto"/>
            </w:tcBorders>
          </w:tcPr>
          <w:p w14:paraId="32D97509" w14:textId="77777777"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B6BA3D9" w14:textId="6C95FD8A" w:rsidR="00F831FC" w:rsidRPr="008E158B"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B79A3E8" w14:textId="5A0DE8E6" w:rsidR="00F831FC" w:rsidRPr="008E158B"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491E096" w14:textId="77777777" w:rsidR="00F831FC" w:rsidRPr="008E158B"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B61A426" w14:textId="5EA9DD3F" w:rsidR="00F831FC" w:rsidRPr="008E158B"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BE30E7D" w14:textId="5A85BA2D" w:rsidR="00F831FC" w:rsidRPr="008E158B"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0AF8C3B" w14:textId="77777777" w:rsidR="00F831FC" w:rsidRPr="008E158B" w:rsidRDefault="00F831FC" w:rsidP="00F831FC">
            <w:pPr>
              <w:jc w:val="right"/>
              <w:rPr>
                <w:sz w:val="22"/>
                <w:szCs w:val="22"/>
              </w:rPr>
            </w:pPr>
            <w:r>
              <w:rPr>
                <w:sz w:val="22"/>
                <w:szCs w:val="22"/>
              </w:rPr>
              <w:t>ES</w:t>
            </w:r>
          </w:p>
        </w:tc>
      </w:tr>
      <w:tr w:rsidR="00F831FC" w:rsidRPr="0005149F" w14:paraId="1FDB0CFB"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94DD6C6" w14:textId="1495C06B" w:rsidR="00F831FC" w:rsidRPr="008E158B" w:rsidRDefault="00F831FC" w:rsidP="00F831FC">
            <w:pPr>
              <w:rPr>
                <w:sz w:val="22"/>
                <w:szCs w:val="22"/>
              </w:rPr>
            </w:pPr>
            <w:r>
              <w:rPr>
                <w:sz w:val="22"/>
                <w:szCs w:val="22"/>
              </w:rPr>
              <w:t>2.</w:t>
            </w:r>
          </w:p>
        </w:tc>
        <w:tc>
          <w:tcPr>
            <w:tcW w:w="2705" w:type="dxa"/>
            <w:tcBorders>
              <w:top w:val="single" w:sz="4" w:space="0" w:color="auto"/>
              <w:left w:val="single" w:sz="4" w:space="0" w:color="auto"/>
              <w:bottom w:val="single" w:sz="4" w:space="0" w:color="auto"/>
              <w:right w:val="single" w:sz="4" w:space="0" w:color="auto"/>
            </w:tcBorders>
          </w:tcPr>
          <w:p w14:paraId="6A354EEE" w14:textId="1F087609"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A21FAF9" w14:textId="22A50B57"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4A5D543" w14:textId="30B0DACE"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8F324AA" w14:textId="0BC6CE48"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2D23F82" w14:textId="64E45188"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6DB4F72" w14:textId="2618C325"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6838D93" w14:textId="1F033C22" w:rsidR="00F831FC" w:rsidRDefault="00F831FC" w:rsidP="00F831FC">
            <w:pPr>
              <w:jc w:val="right"/>
              <w:rPr>
                <w:sz w:val="22"/>
                <w:szCs w:val="22"/>
              </w:rPr>
            </w:pPr>
            <w:r>
              <w:rPr>
                <w:sz w:val="22"/>
                <w:szCs w:val="22"/>
              </w:rPr>
              <w:t>ES</w:t>
            </w:r>
          </w:p>
        </w:tc>
      </w:tr>
      <w:tr w:rsidR="00F831FC" w:rsidRPr="0005149F" w14:paraId="191CD1AD"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01617AC5" w14:textId="50037B39" w:rsidR="00F831FC" w:rsidRPr="008E158B" w:rsidRDefault="00F831FC" w:rsidP="00F831FC">
            <w:pPr>
              <w:rPr>
                <w:sz w:val="22"/>
                <w:szCs w:val="22"/>
              </w:rPr>
            </w:pPr>
            <w:r>
              <w:rPr>
                <w:sz w:val="22"/>
                <w:szCs w:val="22"/>
              </w:rPr>
              <w:t>3.</w:t>
            </w:r>
          </w:p>
        </w:tc>
        <w:tc>
          <w:tcPr>
            <w:tcW w:w="2705" w:type="dxa"/>
            <w:tcBorders>
              <w:top w:val="single" w:sz="4" w:space="0" w:color="auto"/>
              <w:left w:val="single" w:sz="4" w:space="0" w:color="auto"/>
              <w:bottom w:val="single" w:sz="4" w:space="0" w:color="auto"/>
              <w:right w:val="single" w:sz="4" w:space="0" w:color="auto"/>
            </w:tcBorders>
          </w:tcPr>
          <w:p w14:paraId="13AF934A" w14:textId="4577205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1B22871" w14:textId="0620021F"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AC662FC" w14:textId="14FE1D4E"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7D03D4E" w14:textId="73B6FC18"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ACCB86C" w14:textId="4DF21EDA"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ACBCDF7" w14:textId="5C966E08"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7A9688D" w14:textId="120804C5" w:rsidR="00F831FC" w:rsidRDefault="00F831FC" w:rsidP="00F831FC">
            <w:pPr>
              <w:jc w:val="right"/>
              <w:rPr>
                <w:sz w:val="22"/>
                <w:szCs w:val="22"/>
              </w:rPr>
            </w:pPr>
            <w:r>
              <w:rPr>
                <w:sz w:val="22"/>
                <w:szCs w:val="22"/>
              </w:rPr>
              <w:t>ES</w:t>
            </w:r>
          </w:p>
        </w:tc>
      </w:tr>
      <w:tr w:rsidR="00F831FC" w:rsidRPr="0005149F" w14:paraId="0EAABA16"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791E4663" w14:textId="309B15F2" w:rsidR="00F831FC" w:rsidRPr="008E158B" w:rsidRDefault="00F831FC" w:rsidP="00F831FC">
            <w:pPr>
              <w:rPr>
                <w:sz w:val="22"/>
                <w:szCs w:val="22"/>
              </w:rPr>
            </w:pPr>
            <w:r>
              <w:rPr>
                <w:sz w:val="22"/>
                <w:szCs w:val="22"/>
              </w:rPr>
              <w:t>4.</w:t>
            </w:r>
          </w:p>
        </w:tc>
        <w:tc>
          <w:tcPr>
            <w:tcW w:w="2705" w:type="dxa"/>
            <w:tcBorders>
              <w:top w:val="single" w:sz="4" w:space="0" w:color="auto"/>
              <w:left w:val="single" w:sz="4" w:space="0" w:color="auto"/>
              <w:bottom w:val="single" w:sz="4" w:space="0" w:color="auto"/>
              <w:right w:val="single" w:sz="4" w:space="0" w:color="auto"/>
            </w:tcBorders>
          </w:tcPr>
          <w:p w14:paraId="197F32A3" w14:textId="7065D24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FC655A1" w14:textId="0D41D813"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6CFE718" w14:textId="320B0D5F"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0E142E2" w14:textId="6D0CBF63"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CCFB6A9" w14:textId="1D173CEB"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79F5414" w14:textId="1F88B1E7"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6693F36" w14:textId="5A1DBD0A" w:rsidR="00F831FC" w:rsidRDefault="00F831FC" w:rsidP="00F831FC">
            <w:pPr>
              <w:jc w:val="right"/>
              <w:rPr>
                <w:sz w:val="22"/>
                <w:szCs w:val="22"/>
              </w:rPr>
            </w:pPr>
            <w:r>
              <w:rPr>
                <w:sz w:val="22"/>
                <w:szCs w:val="22"/>
              </w:rPr>
              <w:t>ES</w:t>
            </w:r>
          </w:p>
        </w:tc>
      </w:tr>
      <w:tr w:rsidR="00F831FC" w:rsidRPr="0005149F" w14:paraId="5BB3080A"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5CC874C3" w14:textId="48A5AF65" w:rsidR="00F831FC" w:rsidRPr="008E158B" w:rsidRDefault="00F831FC" w:rsidP="00F831FC">
            <w:pPr>
              <w:rPr>
                <w:sz w:val="22"/>
                <w:szCs w:val="22"/>
              </w:rPr>
            </w:pPr>
            <w:r>
              <w:rPr>
                <w:sz w:val="22"/>
                <w:szCs w:val="22"/>
              </w:rPr>
              <w:t>5.</w:t>
            </w:r>
          </w:p>
        </w:tc>
        <w:tc>
          <w:tcPr>
            <w:tcW w:w="2705" w:type="dxa"/>
            <w:tcBorders>
              <w:top w:val="single" w:sz="4" w:space="0" w:color="auto"/>
              <w:left w:val="single" w:sz="4" w:space="0" w:color="auto"/>
              <w:bottom w:val="single" w:sz="4" w:space="0" w:color="auto"/>
              <w:right w:val="single" w:sz="4" w:space="0" w:color="auto"/>
            </w:tcBorders>
          </w:tcPr>
          <w:p w14:paraId="11344F8F" w14:textId="1E28B07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EDCD7F3" w14:textId="1A06ABF6"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19554532" w14:textId="0CFFB0F8"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74C4050" w14:textId="4834E133"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34C4342" w14:textId="2FB049D4"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FBD211A" w14:textId="190D1DDD"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5ABD263" w14:textId="273F6494" w:rsidR="00F831FC" w:rsidRDefault="00F831FC" w:rsidP="00F831FC">
            <w:pPr>
              <w:jc w:val="right"/>
              <w:rPr>
                <w:sz w:val="22"/>
                <w:szCs w:val="22"/>
              </w:rPr>
            </w:pPr>
            <w:r>
              <w:rPr>
                <w:sz w:val="22"/>
                <w:szCs w:val="22"/>
              </w:rPr>
              <w:t>ES</w:t>
            </w:r>
          </w:p>
        </w:tc>
      </w:tr>
      <w:tr w:rsidR="00F831FC" w:rsidRPr="0005149F" w14:paraId="112BD1ED"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2AD4663" w14:textId="17467E4D" w:rsidR="00F831FC" w:rsidRPr="008E158B" w:rsidRDefault="00F831FC" w:rsidP="00F831FC">
            <w:pPr>
              <w:rPr>
                <w:sz w:val="22"/>
                <w:szCs w:val="22"/>
              </w:rPr>
            </w:pPr>
            <w:r>
              <w:rPr>
                <w:sz w:val="22"/>
                <w:szCs w:val="22"/>
              </w:rPr>
              <w:t>6.</w:t>
            </w:r>
          </w:p>
        </w:tc>
        <w:tc>
          <w:tcPr>
            <w:tcW w:w="2705" w:type="dxa"/>
            <w:tcBorders>
              <w:top w:val="single" w:sz="4" w:space="0" w:color="auto"/>
              <w:left w:val="single" w:sz="4" w:space="0" w:color="auto"/>
              <w:bottom w:val="single" w:sz="4" w:space="0" w:color="auto"/>
              <w:right w:val="single" w:sz="4" w:space="0" w:color="auto"/>
            </w:tcBorders>
          </w:tcPr>
          <w:p w14:paraId="2C7225F9" w14:textId="46024B9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2278B6A" w14:textId="6119F6A8"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21C1FB3" w14:textId="3C1863F9"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BF8E6B9" w14:textId="0EC0123D"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6B8391A" w14:textId="79886C46"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4735185" w14:textId="01AEA987"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70B2233" w14:textId="24AA4955" w:rsidR="00F831FC" w:rsidRDefault="00F831FC" w:rsidP="00F831FC">
            <w:pPr>
              <w:jc w:val="right"/>
              <w:rPr>
                <w:sz w:val="22"/>
                <w:szCs w:val="22"/>
              </w:rPr>
            </w:pPr>
            <w:r>
              <w:rPr>
                <w:sz w:val="22"/>
                <w:szCs w:val="22"/>
              </w:rPr>
              <w:t>ES</w:t>
            </w:r>
          </w:p>
        </w:tc>
      </w:tr>
      <w:tr w:rsidR="00F831FC" w:rsidRPr="0005149F" w14:paraId="7BEBBB1A"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CE6CE8A" w14:textId="066803D4" w:rsidR="00F831FC" w:rsidRPr="008E158B" w:rsidRDefault="00F831FC" w:rsidP="00F831FC">
            <w:pPr>
              <w:rPr>
                <w:sz w:val="22"/>
                <w:szCs w:val="22"/>
              </w:rPr>
            </w:pPr>
            <w:r>
              <w:rPr>
                <w:sz w:val="22"/>
                <w:szCs w:val="22"/>
              </w:rPr>
              <w:t>7.</w:t>
            </w:r>
          </w:p>
        </w:tc>
        <w:tc>
          <w:tcPr>
            <w:tcW w:w="2705" w:type="dxa"/>
            <w:tcBorders>
              <w:top w:val="single" w:sz="4" w:space="0" w:color="auto"/>
              <w:left w:val="single" w:sz="4" w:space="0" w:color="auto"/>
              <w:bottom w:val="single" w:sz="4" w:space="0" w:color="auto"/>
              <w:right w:val="single" w:sz="4" w:space="0" w:color="auto"/>
            </w:tcBorders>
          </w:tcPr>
          <w:p w14:paraId="5D8E54D4" w14:textId="33CBF89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8593AE8" w14:textId="330C272C"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235B3B7" w14:textId="7447A1EA"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13C60B9" w14:textId="7B1B9387"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45792F7" w14:textId="6BF79641"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EADEE04" w14:textId="144C3154"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190D298" w14:textId="4A0D24C7" w:rsidR="00F831FC" w:rsidRDefault="00F831FC" w:rsidP="00F831FC">
            <w:pPr>
              <w:jc w:val="right"/>
              <w:rPr>
                <w:sz w:val="22"/>
                <w:szCs w:val="22"/>
              </w:rPr>
            </w:pPr>
            <w:r>
              <w:rPr>
                <w:sz w:val="22"/>
                <w:szCs w:val="22"/>
              </w:rPr>
              <w:t>ES</w:t>
            </w:r>
          </w:p>
        </w:tc>
      </w:tr>
      <w:tr w:rsidR="00F831FC" w:rsidRPr="0005149F" w14:paraId="04EA99A2"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7300A17C" w14:textId="5F6783CD" w:rsidR="00F831FC" w:rsidRPr="008E158B" w:rsidRDefault="00F831FC" w:rsidP="00F831FC">
            <w:pPr>
              <w:rPr>
                <w:sz w:val="22"/>
                <w:szCs w:val="22"/>
              </w:rPr>
            </w:pPr>
            <w:r>
              <w:rPr>
                <w:sz w:val="22"/>
                <w:szCs w:val="22"/>
              </w:rPr>
              <w:t>8.</w:t>
            </w:r>
          </w:p>
        </w:tc>
        <w:tc>
          <w:tcPr>
            <w:tcW w:w="2705" w:type="dxa"/>
            <w:tcBorders>
              <w:top w:val="single" w:sz="4" w:space="0" w:color="auto"/>
              <w:left w:val="single" w:sz="4" w:space="0" w:color="auto"/>
              <w:bottom w:val="single" w:sz="4" w:space="0" w:color="auto"/>
              <w:right w:val="single" w:sz="4" w:space="0" w:color="auto"/>
            </w:tcBorders>
          </w:tcPr>
          <w:p w14:paraId="7A3FFCF7" w14:textId="7548C82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03D897BB" w14:textId="04333C31"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741881F" w14:textId="3C98C3F2"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80FE707" w14:textId="4BA1F1D5"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51EC23F" w14:textId="1EC746D5"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80EC865" w14:textId="5DF513AC"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A2ABEE7" w14:textId="1E009377" w:rsidR="00F831FC" w:rsidRDefault="00F831FC" w:rsidP="00F831FC">
            <w:pPr>
              <w:jc w:val="right"/>
              <w:rPr>
                <w:sz w:val="22"/>
                <w:szCs w:val="22"/>
              </w:rPr>
            </w:pPr>
            <w:r>
              <w:rPr>
                <w:sz w:val="22"/>
                <w:szCs w:val="22"/>
              </w:rPr>
              <w:t>ES</w:t>
            </w:r>
          </w:p>
        </w:tc>
      </w:tr>
      <w:tr w:rsidR="00F831FC" w:rsidRPr="0005149F" w14:paraId="0580E0B9"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6F19F3B" w14:textId="247846B2" w:rsidR="00F831FC" w:rsidRPr="008E158B" w:rsidRDefault="00F831FC" w:rsidP="00F831FC">
            <w:pPr>
              <w:rPr>
                <w:sz w:val="22"/>
                <w:szCs w:val="22"/>
              </w:rPr>
            </w:pPr>
            <w:r>
              <w:rPr>
                <w:sz w:val="22"/>
                <w:szCs w:val="22"/>
              </w:rPr>
              <w:t>9.</w:t>
            </w:r>
          </w:p>
        </w:tc>
        <w:tc>
          <w:tcPr>
            <w:tcW w:w="2705" w:type="dxa"/>
            <w:tcBorders>
              <w:top w:val="single" w:sz="4" w:space="0" w:color="auto"/>
              <w:left w:val="single" w:sz="4" w:space="0" w:color="auto"/>
              <w:bottom w:val="single" w:sz="4" w:space="0" w:color="auto"/>
              <w:right w:val="single" w:sz="4" w:space="0" w:color="auto"/>
            </w:tcBorders>
          </w:tcPr>
          <w:p w14:paraId="4E76490A" w14:textId="2142C74C"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ADCDDB9" w14:textId="19E47E69"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632DAEB" w14:textId="6DD246C7"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8056BF9" w14:textId="36F228D2"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30BFA03" w14:textId="0314C2C1"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D8314AB" w14:textId="4E801E02"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8BC93DA" w14:textId="240C1FE7" w:rsidR="00F831FC" w:rsidRDefault="00F831FC" w:rsidP="00F831FC">
            <w:pPr>
              <w:jc w:val="right"/>
              <w:rPr>
                <w:sz w:val="22"/>
                <w:szCs w:val="22"/>
              </w:rPr>
            </w:pPr>
            <w:r>
              <w:rPr>
                <w:sz w:val="22"/>
                <w:szCs w:val="22"/>
              </w:rPr>
              <w:t>ES</w:t>
            </w:r>
          </w:p>
        </w:tc>
      </w:tr>
      <w:tr w:rsidR="00F831FC" w:rsidRPr="0005149F" w14:paraId="3D3FB845"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3EA86B3E" w14:textId="353CF03C" w:rsidR="00F831FC" w:rsidRPr="008E158B" w:rsidRDefault="00F831FC" w:rsidP="00F831FC">
            <w:pPr>
              <w:rPr>
                <w:sz w:val="22"/>
                <w:szCs w:val="22"/>
              </w:rPr>
            </w:pPr>
            <w:r>
              <w:rPr>
                <w:sz w:val="22"/>
                <w:szCs w:val="22"/>
              </w:rPr>
              <w:t>10.</w:t>
            </w:r>
          </w:p>
        </w:tc>
        <w:tc>
          <w:tcPr>
            <w:tcW w:w="2705" w:type="dxa"/>
            <w:tcBorders>
              <w:top w:val="single" w:sz="4" w:space="0" w:color="auto"/>
              <w:left w:val="single" w:sz="4" w:space="0" w:color="auto"/>
              <w:bottom w:val="single" w:sz="4" w:space="0" w:color="auto"/>
              <w:right w:val="single" w:sz="4" w:space="0" w:color="auto"/>
            </w:tcBorders>
          </w:tcPr>
          <w:p w14:paraId="5E270DDA" w14:textId="00309DF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B4B465B" w14:textId="6429A7CF"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1D6C296" w14:textId="2D17932F"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6F3D0CF" w14:textId="7C7631E9"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29E4049" w14:textId="5D65AE8E"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C14F501" w14:textId="20E6619E"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3B0801F4" w14:textId="413BB0AE" w:rsidR="00F831FC" w:rsidRDefault="00F831FC" w:rsidP="00F831FC">
            <w:pPr>
              <w:jc w:val="right"/>
              <w:rPr>
                <w:sz w:val="22"/>
                <w:szCs w:val="22"/>
              </w:rPr>
            </w:pPr>
            <w:r>
              <w:rPr>
                <w:sz w:val="22"/>
                <w:szCs w:val="22"/>
              </w:rPr>
              <w:t>ES</w:t>
            </w:r>
          </w:p>
        </w:tc>
      </w:tr>
      <w:tr w:rsidR="00F831FC" w:rsidRPr="0005149F" w14:paraId="222B35F9"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6DE3BD3" w14:textId="7DD8F1E7" w:rsidR="00F831FC" w:rsidRPr="008E158B" w:rsidRDefault="00F831FC" w:rsidP="00F831FC">
            <w:pPr>
              <w:rPr>
                <w:sz w:val="22"/>
                <w:szCs w:val="22"/>
              </w:rPr>
            </w:pPr>
            <w:r>
              <w:rPr>
                <w:sz w:val="22"/>
                <w:szCs w:val="22"/>
              </w:rPr>
              <w:t>11.</w:t>
            </w:r>
          </w:p>
        </w:tc>
        <w:tc>
          <w:tcPr>
            <w:tcW w:w="2705" w:type="dxa"/>
            <w:tcBorders>
              <w:top w:val="single" w:sz="4" w:space="0" w:color="auto"/>
              <w:left w:val="single" w:sz="4" w:space="0" w:color="auto"/>
              <w:bottom w:val="single" w:sz="4" w:space="0" w:color="auto"/>
              <w:right w:val="single" w:sz="4" w:space="0" w:color="auto"/>
            </w:tcBorders>
          </w:tcPr>
          <w:p w14:paraId="66A9DD86" w14:textId="29F5EB96"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DA44FA6" w14:textId="5A5BB44E"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3905158" w14:textId="0B20F3E0"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28D8619" w14:textId="0A387C32"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5A5E1A7D" w14:textId="340136E6"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672B0A18" w14:textId="2DA3D9E4"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92F2F01" w14:textId="01EACC7C" w:rsidR="00F831FC" w:rsidRDefault="00F831FC" w:rsidP="00F831FC">
            <w:pPr>
              <w:jc w:val="right"/>
              <w:rPr>
                <w:sz w:val="22"/>
                <w:szCs w:val="22"/>
              </w:rPr>
            </w:pPr>
            <w:r>
              <w:rPr>
                <w:sz w:val="22"/>
                <w:szCs w:val="22"/>
              </w:rPr>
              <w:t>ES</w:t>
            </w:r>
          </w:p>
        </w:tc>
      </w:tr>
      <w:tr w:rsidR="00F831FC" w:rsidRPr="0005149F" w14:paraId="7BC0BDFD"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5EAC9679" w14:textId="06C52F65" w:rsidR="00F831FC" w:rsidRPr="008E158B" w:rsidRDefault="00F831FC" w:rsidP="00F831FC">
            <w:pPr>
              <w:rPr>
                <w:sz w:val="22"/>
                <w:szCs w:val="22"/>
              </w:rPr>
            </w:pPr>
            <w:r>
              <w:rPr>
                <w:sz w:val="22"/>
                <w:szCs w:val="22"/>
              </w:rPr>
              <w:t>12.</w:t>
            </w:r>
          </w:p>
        </w:tc>
        <w:tc>
          <w:tcPr>
            <w:tcW w:w="2705" w:type="dxa"/>
            <w:tcBorders>
              <w:top w:val="single" w:sz="4" w:space="0" w:color="auto"/>
              <w:left w:val="single" w:sz="4" w:space="0" w:color="auto"/>
              <w:bottom w:val="single" w:sz="4" w:space="0" w:color="auto"/>
              <w:right w:val="single" w:sz="4" w:space="0" w:color="auto"/>
            </w:tcBorders>
          </w:tcPr>
          <w:p w14:paraId="1E1588DD" w14:textId="27B35D8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B3035CA" w14:textId="2718E662"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38C665E" w14:textId="014B0743"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C3FF1C5" w14:textId="366237A8"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C2B19AA" w14:textId="70FE0936"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C84556A" w14:textId="5CB45879"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BCDA85C" w14:textId="0DB2FD8A" w:rsidR="00F831FC" w:rsidRDefault="00F831FC" w:rsidP="00F831FC">
            <w:pPr>
              <w:jc w:val="right"/>
              <w:rPr>
                <w:sz w:val="22"/>
                <w:szCs w:val="22"/>
              </w:rPr>
            </w:pPr>
            <w:r>
              <w:rPr>
                <w:sz w:val="22"/>
                <w:szCs w:val="22"/>
              </w:rPr>
              <w:t>ES</w:t>
            </w:r>
          </w:p>
        </w:tc>
      </w:tr>
      <w:tr w:rsidR="00F831FC" w:rsidRPr="0005149F" w14:paraId="6BD0A339"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0DB7D96F" w14:textId="55B7EE90" w:rsidR="00F831FC" w:rsidRPr="008E158B" w:rsidRDefault="00F831FC" w:rsidP="00F831FC">
            <w:pPr>
              <w:rPr>
                <w:sz w:val="22"/>
                <w:szCs w:val="22"/>
              </w:rPr>
            </w:pPr>
            <w:r>
              <w:rPr>
                <w:sz w:val="22"/>
                <w:szCs w:val="22"/>
              </w:rPr>
              <w:t>13.</w:t>
            </w:r>
          </w:p>
        </w:tc>
        <w:tc>
          <w:tcPr>
            <w:tcW w:w="2705" w:type="dxa"/>
            <w:tcBorders>
              <w:top w:val="single" w:sz="4" w:space="0" w:color="auto"/>
              <w:left w:val="single" w:sz="4" w:space="0" w:color="auto"/>
              <w:bottom w:val="single" w:sz="4" w:space="0" w:color="auto"/>
              <w:right w:val="single" w:sz="4" w:space="0" w:color="auto"/>
            </w:tcBorders>
          </w:tcPr>
          <w:p w14:paraId="611D30A5" w14:textId="1D73CDF1"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7E0020F" w14:textId="7EB04AB3"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7BBC44E" w14:textId="4C2E9F0D"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966A96B" w14:textId="33989076"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27E59D8" w14:textId="7EEAD76E"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6449837E" w14:textId="12578BA1"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346524F" w14:textId="43944BEC" w:rsidR="00F831FC" w:rsidRDefault="00F831FC" w:rsidP="00F831FC">
            <w:pPr>
              <w:jc w:val="right"/>
              <w:rPr>
                <w:sz w:val="22"/>
                <w:szCs w:val="22"/>
              </w:rPr>
            </w:pPr>
            <w:r>
              <w:rPr>
                <w:sz w:val="22"/>
                <w:szCs w:val="22"/>
              </w:rPr>
              <w:t>ES</w:t>
            </w:r>
          </w:p>
        </w:tc>
      </w:tr>
      <w:tr w:rsidR="00F831FC" w:rsidRPr="0005149F" w14:paraId="312B5FFA"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50A8AD85" w14:textId="0C47DEFC" w:rsidR="00F831FC" w:rsidRPr="008E158B" w:rsidRDefault="00F831FC" w:rsidP="00F831FC">
            <w:pPr>
              <w:rPr>
                <w:sz w:val="22"/>
                <w:szCs w:val="22"/>
              </w:rPr>
            </w:pPr>
            <w:r>
              <w:rPr>
                <w:sz w:val="22"/>
                <w:szCs w:val="22"/>
              </w:rPr>
              <w:t>14.</w:t>
            </w:r>
          </w:p>
        </w:tc>
        <w:tc>
          <w:tcPr>
            <w:tcW w:w="2705" w:type="dxa"/>
            <w:tcBorders>
              <w:top w:val="single" w:sz="4" w:space="0" w:color="auto"/>
              <w:left w:val="single" w:sz="4" w:space="0" w:color="auto"/>
              <w:bottom w:val="single" w:sz="4" w:space="0" w:color="auto"/>
              <w:right w:val="single" w:sz="4" w:space="0" w:color="auto"/>
            </w:tcBorders>
          </w:tcPr>
          <w:p w14:paraId="721598FC" w14:textId="2B316B8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19AFB4D" w14:textId="21F82A16"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1A78745" w14:textId="48735F5D"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2FD5B27" w14:textId="0D1E56AB"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C9EAF07" w14:textId="5FEF9677"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EAD5A70" w14:textId="056C43DA"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B734BB0" w14:textId="2573B5E6" w:rsidR="00F831FC" w:rsidRDefault="00F831FC" w:rsidP="00F831FC">
            <w:pPr>
              <w:jc w:val="right"/>
              <w:rPr>
                <w:sz w:val="22"/>
                <w:szCs w:val="22"/>
              </w:rPr>
            </w:pPr>
            <w:r>
              <w:rPr>
                <w:sz w:val="22"/>
                <w:szCs w:val="22"/>
              </w:rPr>
              <w:t>ES</w:t>
            </w:r>
          </w:p>
        </w:tc>
      </w:tr>
      <w:tr w:rsidR="00F831FC" w:rsidRPr="0005149F" w14:paraId="56B3C4D7"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7AB1234C" w14:textId="3C4226C4" w:rsidR="00F831FC" w:rsidRPr="008E158B" w:rsidRDefault="00F831FC" w:rsidP="00F831FC">
            <w:pPr>
              <w:rPr>
                <w:sz w:val="22"/>
                <w:szCs w:val="22"/>
              </w:rPr>
            </w:pPr>
            <w:r>
              <w:rPr>
                <w:sz w:val="22"/>
                <w:szCs w:val="22"/>
              </w:rPr>
              <w:lastRenderedPageBreak/>
              <w:t>15.</w:t>
            </w:r>
          </w:p>
        </w:tc>
        <w:tc>
          <w:tcPr>
            <w:tcW w:w="2705" w:type="dxa"/>
            <w:tcBorders>
              <w:top w:val="single" w:sz="4" w:space="0" w:color="auto"/>
              <w:left w:val="single" w:sz="4" w:space="0" w:color="auto"/>
              <w:bottom w:val="single" w:sz="4" w:space="0" w:color="auto"/>
              <w:right w:val="single" w:sz="4" w:space="0" w:color="auto"/>
            </w:tcBorders>
          </w:tcPr>
          <w:p w14:paraId="78A41DBC" w14:textId="6315F8C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B15A145" w14:textId="5CF56A97"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17D8A42B" w14:textId="4E071891"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D1EBFC3" w14:textId="01465A3B"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FAF9A3E" w14:textId="03003DF6"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EBD26D9" w14:textId="3B55C682"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9882301" w14:textId="64AD3AC8" w:rsidR="00F831FC" w:rsidRDefault="00F831FC" w:rsidP="00F831FC">
            <w:pPr>
              <w:jc w:val="right"/>
              <w:rPr>
                <w:sz w:val="22"/>
                <w:szCs w:val="22"/>
              </w:rPr>
            </w:pPr>
            <w:r>
              <w:rPr>
                <w:sz w:val="22"/>
                <w:szCs w:val="22"/>
              </w:rPr>
              <w:t>ES</w:t>
            </w:r>
          </w:p>
        </w:tc>
      </w:tr>
      <w:tr w:rsidR="00F831FC" w:rsidRPr="0005149F" w14:paraId="077777FC"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1250798" w14:textId="50D5F00A" w:rsidR="00F831FC" w:rsidRPr="008E158B" w:rsidRDefault="00F831FC" w:rsidP="00F831FC">
            <w:pPr>
              <w:rPr>
                <w:sz w:val="22"/>
                <w:szCs w:val="22"/>
              </w:rPr>
            </w:pPr>
            <w:r>
              <w:rPr>
                <w:sz w:val="22"/>
                <w:szCs w:val="22"/>
              </w:rPr>
              <w:t>16.</w:t>
            </w:r>
          </w:p>
        </w:tc>
        <w:tc>
          <w:tcPr>
            <w:tcW w:w="2705" w:type="dxa"/>
            <w:tcBorders>
              <w:top w:val="single" w:sz="4" w:space="0" w:color="auto"/>
              <w:left w:val="single" w:sz="4" w:space="0" w:color="auto"/>
              <w:bottom w:val="single" w:sz="4" w:space="0" w:color="auto"/>
              <w:right w:val="single" w:sz="4" w:space="0" w:color="auto"/>
            </w:tcBorders>
          </w:tcPr>
          <w:p w14:paraId="54A11248" w14:textId="64B4FC2C"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247399C" w14:textId="0E3B04F2"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179ED43" w14:textId="09396D0B"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D900A23" w14:textId="7B18EA27"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9E1E903" w14:textId="05DBCBFD"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AB4DB27" w14:textId="5C2D5916"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7483072" w14:textId="52BF9954" w:rsidR="00F831FC" w:rsidRDefault="00F831FC" w:rsidP="00F831FC">
            <w:pPr>
              <w:jc w:val="right"/>
              <w:rPr>
                <w:sz w:val="22"/>
                <w:szCs w:val="22"/>
              </w:rPr>
            </w:pPr>
            <w:r>
              <w:rPr>
                <w:sz w:val="22"/>
                <w:szCs w:val="22"/>
              </w:rPr>
              <w:t>ES</w:t>
            </w:r>
          </w:p>
        </w:tc>
      </w:tr>
      <w:tr w:rsidR="00F831FC" w:rsidRPr="0005149F" w14:paraId="5456EAF4"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01EDEE7" w14:textId="3A668A5F" w:rsidR="00F831FC" w:rsidRPr="008E158B" w:rsidRDefault="00F831FC" w:rsidP="00F831FC">
            <w:pPr>
              <w:rPr>
                <w:sz w:val="22"/>
                <w:szCs w:val="22"/>
              </w:rPr>
            </w:pPr>
            <w:r>
              <w:rPr>
                <w:sz w:val="22"/>
                <w:szCs w:val="22"/>
              </w:rPr>
              <w:t>17.</w:t>
            </w:r>
          </w:p>
        </w:tc>
        <w:tc>
          <w:tcPr>
            <w:tcW w:w="2705" w:type="dxa"/>
            <w:tcBorders>
              <w:top w:val="single" w:sz="4" w:space="0" w:color="auto"/>
              <w:left w:val="single" w:sz="4" w:space="0" w:color="auto"/>
              <w:bottom w:val="single" w:sz="4" w:space="0" w:color="auto"/>
              <w:right w:val="single" w:sz="4" w:space="0" w:color="auto"/>
            </w:tcBorders>
          </w:tcPr>
          <w:p w14:paraId="1B5A37AF" w14:textId="4FE9F0C9"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F170066" w14:textId="5CC723D6"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077425D" w14:textId="5EB6BA42"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A39C69F" w14:textId="231456F0"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5859D9F" w14:textId="5E57EA4F"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1FCD121" w14:textId="6DC4D095"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AEF95E8" w14:textId="3282D5F2" w:rsidR="00F831FC" w:rsidRDefault="00F831FC" w:rsidP="00F831FC">
            <w:pPr>
              <w:jc w:val="right"/>
              <w:rPr>
                <w:sz w:val="22"/>
                <w:szCs w:val="22"/>
              </w:rPr>
            </w:pPr>
            <w:r>
              <w:rPr>
                <w:sz w:val="22"/>
                <w:szCs w:val="22"/>
              </w:rPr>
              <w:t>ES</w:t>
            </w:r>
          </w:p>
        </w:tc>
      </w:tr>
      <w:tr w:rsidR="00F831FC" w:rsidRPr="0005149F" w14:paraId="6998CCBF"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46636840" w14:textId="0AD73715" w:rsidR="00F831FC" w:rsidRPr="008E158B" w:rsidRDefault="00F831FC" w:rsidP="00F831FC">
            <w:pPr>
              <w:rPr>
                <w:sz w:val="22"/>
                <w:szCs w:val="22"/>
              </w:rPr>
            </w:pPr>
            <w:r>
              <w:rPr>
                <w:sz w:val="22"/>
                <w:szCs w:val="22"/>
              </w:rPr>
              <w:t>18.</w:t>
            </w:r>
          </w:p>
        </w:tc>
        <w:tc>
          <w:tcPr>
            <w:tcW w:w="2705" w:type="dxa"/>
            <w:tcBorders>
              <w:top w:val="single" w:sz="4" w:space="0" w:color="auto"/>
              <w:left w:val="single" w:sz="4" w:space="0" w:color="auto"/>
              <w:bottom w:val="single" w:sz="4" w:space="0" w:color="auto"/>
              <w:right w:val="single" w:sz="4" w:space="0" w:color="auto"/>
            </w:tcBorders>
          </w:tcPr>
          <w:p w14:paraId="6EA34779" w14:textId="60567B74"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08F9E033" w14:textId="70CB0979"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51AC616" w14:textId="38375C38"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F2E37B9" w14:textId="3ED9B486"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B1C8641" w14:textId="40EF4CE6"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057417C" w14:textId="3765F3B0"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E77EBAB" w14:textId="5D428280" w:rsidR="00F831FC" w:rsidRDefault="00F831FC" w:rsidP="00F831FC">
            <w:pPr>
              <w:jc w:val="right"/>
              <w:rPr>
                <w:sz w:val="22"/>
                <w:szCs w:val="22"/>
              </w:rPr>
            </w:pPr>
            <w:r>
              <w:rPr>
                <w:sz w:val="22"/>
                <w:szCs w:val="22"/>
              </w:rPr>
              <w:t>ES</w:t>
            </w:r>
          </w:p>
        </w:tc>
      </w:tr>
      <w:tr w:rsidR="00F831FC" w:rsidRPr="0005149F" w14:paraId="0AA76669"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43CF50EE" w14:textId="7D68C890" w:rsidR="00F831FC" w:rsidRPr="008E158B" w:rsidRDefault="00F831FC" w:rsidP="00F831FC">
            <w:pPr>
              <w:rPr>
                <w:sz w:val="22"/>
                <w:szCs w:val="22"/>
              </w:rPr>
            </w:pPr>
            <w:r>
              <w:rPr>
                <w:sz w:val="22"/>
                <w:szCs w:val="22"/>
              </w:rPr>
              <w:t>19.</w:t>
            </w:r>
          </w:p>
        </w:tc>
        <w:tc>
          <w:tcPr>
            <w:tcW w:w="2705" w:type="dxa"/>
            <w:tcBorders>
              <w:top w:val="single" w:sz="4" w:space="0" w:color="auto"/>
              <w:left w:val="single" w:sz="4" w:space="0" w:color="auto"/>
              <w:bottom w:val="single" w:sz="4" w:space="0" w:color="auto"/>
              <w:right w:val="single" w:sz="4" w:space="0" w:color="auto"/>
            </w:tcBorders>
          </w:tcPr>
          <w:p w14:paraId="03608026" w14:textId="5B9540F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820E26F" w14:textId="07EB179C"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109B91BF" w14:textId="60F56C26"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B33028F" w14:textId="4242DBA6"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EF60E4D" w14:textId="19F15416"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08F7E75" w14:textId="5A338F3B"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BF32A38" w14:textId="070AAFF7" w:rsidR="00F831FC" w:rsidRDefault="00F831FC" w:rsidP="00F831FC">
            <w:pPr>
              <w:jc w:val="right"/>
              <w:rPr>
                <w:sz w:val="22"/>
                <w:szCs w:val="22"/>
              </w:rPr>
            </w:pPr>
            <w:r>
              <w:rPr>
                <w:sz w:val="22"/>
                <w:szCs w:val="22"/>
              </w:rPr>
              <w:t>ES</w:t>
            </w:r>
          </w:p>
        </w:tc>
      </w:tr>
      <w:tr w:rsidR="00F831FC" w:rsidRPr="0005149F" w14:paraId="3E0950F1"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0DF56495" w14:textId="37E33566" w:rsidR="00F831FC" w:rsidRPr="008E158B" w:rsidRDefault="00F831FC" w:rsidP="00F831FC">
            <w:pPr>
              <w:rPr>
                <w:sz w:val="22"/>
                <w:szCs w:val="22"/>
              </w:rPr>
            </w:pPr>
            <w:r>
              <w:rPr>
                <w:sz w:val="22"/>
                <w:szCs w:val="22"/>
              </w:rPr>
              <w:t>20.</w:t>
            </w:r>
          </w:p>
        </w:tc>
        <w:tc>
          <w:tcPr>
            <w:tcW w:w="2705" w:type="dxa"/>
            <w:tcBorders>
              <w:top w:val="single" w:sz="4" w:space="0" w:color="auto"/>
              <w:left w:val="single" w:sz="4" w:space="0" w:color="auto"/>
              <w:bottom w:val="single" w:sz="4" w:space="0" w:color="auto"/>
              <w:right w:val="single" w:sz="4" w:space="0" w:color="auto"/>
            </w:tcBorders>
          </w:tcPr>
          <w:p w14:paraId="1A206606" w14:textId="400D4EE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7F6B6A8" w14:textId="5999BCC7"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ECA47CD" w14:textId="79EC0098"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1318C5E" w14:textId="6DDFD368"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54E2C697" w14:textId="3EBE374A"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AE983E5" w14:textId="225BEB20"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B75B765" w14:textId="3B57EAEA" w:rsidR="00F831FC" w:rsidRDefault="00F831FC" w:rsidP="00F831FC">
            <w:pPr>
              <w:jc w:val="right"/>
              <w:rPr>
                <w:sz w:val="22"/>
                <w:szCs w:val="22"/>
              </w:rPr>
            </w:pPr>
            <w:r>
              <w:rPr>
                <w:sz w:val="22"/>
                <w:szCs w:val="22"/>
              </w:rPr>
              <w:t>ES</w:t>
            </w:r>
          </w:p>
        </w:tc>
      </w:tr>
      <w:tr w:rsidR="00F831FC" w:rsidRPr="0005149F" w14:paraId="3A382315"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DA77C98" w14:textId="228451EA" w:rsidR="00F831FC" w:rsidRPr="008E158B" w:rsidRDefault="00F831FC" w:rsidP="00F831FC">
            <w:pPr>
              <w:rPr>
                <w:sz w:val="22"/>
                <w:szCs w:val="22"/>
              </w:rPr>
            </w:pPr>
            <w:r>
              <w:rPr>
                <w:sz w:val="22"/>
                <w:szCs w:val="22"/>
              </w:rPr>
              <w:t>21.</w:t>
            </w:r>
          </w:p>
        </w:tc>
        <w:tc>
          <w:tcPr>
            <w:tcW w:w="2705" w:type="dxa"/>
            <w:tcBorders>
              <w:top w:val="single" w:sz="4" w:space="0" w:color="auto"/>
              <w:left w:val="single" w:sz="4" w:space="0" w:color="auto"/>
              <w:bottom w:val="single" w:sz="4" w:space="0" w:color="auto"/>
              <w:right w:val="single" w:sz="4" w:space="0" w:color="auto"/>
            </w:tcBorders>
          </w:tcPr>
          <w:p w14:paraId="3D6383B3" w14:textId="36DBE701"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DC03183" w14:textId="2D39DC98"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1382D01" w14:textId="1FD074C9"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32364F8" w14:textId="1B1CF406"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FE53D43" w14:textId="40CA5C14"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86BEB89" w14:textId="2E3B3333"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F37C974" w14:textId="3027ED64" w:rsidR="00F831FC" w:rsidRDefault="00F831FC" w:rsidP="00F831FC">
            <w:pPr>
              <w:jc w:val="right"/>
              <w:rPr>
                <w:sz w:val="22"/>
                <w:szCs w:val="22"/>
              </w:rPr>
            </w:pPr>
            <w:r>
              <w:rPr>
                <w:sz w:val="22"/>
                <w:szCs w:val="22"/>
              </w:rPr>
              <w:t>ES</w:t>
            </w:r>
          </w:p>
        </w:tc>
      </w:tr>
      <w:tr w:rsidR="00F831FC" w:rsidRPr="0005149F" w14:paraId="08A0710D"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6A6C276" w14:textId="494738E7" w:rsidR="00F831FC" w:rsidRPr="008E158B" w:rsidRDefault="00F831FC" w:rsidP="00F831FC">
            <w:pPr>
              <w:rPr>
                <w:sz w:val="22"/>
                <w:szCs w:val="22"/>
              </w:rPr>
            </w:pPr>
            <w:r>
              <w:rPr>
                <w:sz w:val="22"/>
                <w:szCs w:val="22"/>
              </w:rPr>
              <w:t>22.</w:t>
            </w:r>
          </w:p>
        </w:tc>
        <w:tc>
          <w:tcPr>
            <w:tcW w:w="2705" w:type="dxa"/>
            <w:tcBorders>
              <w:top w:val="single" w:sz="4" w:space="0" w:color="auto"/>
              <w:left w:val="single" w:sz="4" w:space="0" w:color="auto"/>
              <w:bottom w:val="single" w:sz="4" w:space="0" w:color="auto"/>
              <w:right w:val="single" w:sz="4" w:space="0" w:color="auto"/>
            </w:tcBorders>
          </w:tcPr>
          <w:p w14:paraId="167ED694" w14:textId="06CAE23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AFA979A" w14:textId="3054CCAB"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1A96AC64" w14:textId="403C858D"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16029B5" w14:textId="6CDC4C5C"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12CD322" w14:textId="5A6A52F7"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FAC72AE" w14:textId="3BFDBD26"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5B840F3" w14:textId="104E3878" w:rsidR="00F831FC" w:rsidRDefault="00F831FC" w:rsidP="00F831FC">
            <w:pPr>
              <w:jc w:val="right"/>
              <w:rPr>
                <w:sz w:val="22"/>
                <w:szCs w:val="22"/>
              </w:rPr>
            </w:pPr>
            <w:r>
              <w:rPr>
                <w:sz w:val="22"/>
                <w:szCs w:val="22"/>
              </w:rPr>
              <w:t>ES</w:t>
            </w:r>
          </w:p>
        </w:tc>
      </w:tr>
      <w:tr w:rsidR="00F831FC" w:rsidRPr="0005149F" w14:paraId="3EB7E055"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0E1DB57D" w14:textId="4C5EC6EA" w:rsidR="00F831FC" w:rsidRPr="008E158B" w:rsidRDefault="00F831FC" w:rsidP="00F831FC">
            <w:pPr>
              <w:rPr>
                <w:sz w:val="22"/>
                <w:szCs w:val="22"/>
              </w:rPr>
            </w:pPr>
            <w:r>
              <w:rPr>
                <w:sz w:val="22"/>
                <w:szCs w:val="22"/>
              </w:rPr>
              <w:t>23.</w:t>
            </w:r>
          </w:p>
        </w:tc>
        <w:tc>
          <w:tcPr>
            <w:tcW w:w="2705" w:type="dxa"/>
            <w:tcBorders>
              <w:top w:val="single" w:sz="4" w:space="0" w:color="auto"/>
              <w:left w:val="single" w:sz="4" w:space="0" w:color="auto"/>
              <w:bottom w:val="single" w:sz="4" w:space="0" w:color="auto"/>
              <w:right w:val="single" w:sz="4" w:space="0" w:color="auto"/>
            </w:tcBorders>
          </w:tcPr>
          <w:p w14:paraId="24C82942" w14:textId="23D9090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DE38495" w14:textId="583BCBD9"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C6221C9" w14:textId="0908252B"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BB6C917" w14:textId="1886943A"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E4D47DE" w14:textId="7DF131FC"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5CADCF1" w14:textId="2917843D"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28AB7BF" w14:textId="0638DD06" w:rsidR="00F831FC" w:rsidRDefault="00F831FC" w:rsidP="00F831FC">
            <w:pPr>
              <w:jc w:val="right"/>
              <w:rPr>
                <w:sz w:val="22"/>
                <w:szCs w:val="22"/>
              </w:rPr>
            </w:pPr>
            <w:r>
              <w:rPr>
                <w:sz w:val="22"/>
                <w:szCs w:val="22"/>
              </w:rPr>
              <w:t>ES</w:t>
            </w:r>
          </w:p>
        </w:tc>
      </w:tr>
      <w:tr w:rsidR="00F831FC" w:rsidRPr="0005149F" w14:paraId="10044B3D"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2F25F914" w14:textId="6B01E668" w:rsidR="00F831FC" w:rsidRPr="008E158B" w:rsidRDefault="00F831FC" w:rsidP="00F831FC">
            <w:pPr>
              <w:rPr>
                <w:sz w:val="22"/>
                <w:szCs w:val="22"/>
              </w:rPr>
            </w:pPr>
            <w:r>
              <w:rPr>
                <w:sz w:val="22"/>
                <w:szCs w:val="22"/>
              </w:rPr>
              <w:t>24.</w:t>
            </w:r>
          </w:p>
        </w:tc>
        <w:tc>
          <w:tcPr>
            <w:tcW w:w="2705" w:type="dxa"/>
            <w:tcBorders>
              <w:top w:val="single" w:sz="4" w:space="0" w:color="auto"/>
              <w:left w:val="single" w:sz="4" w:space="0" w:color="auto"/>
              <w:bottom w:val="single" w:sz="4" w:space="0" w:color="auto"/>
              <w:right w:val="single" w:sz="4" w:space="0" w:color="auto"/>
            </w:tcBorders>
          </w:tcPr>
          <w:p w14:paraId="5ED14E7A" w14:textId="4E83DFE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EBC92D6" w14:textId="3430BD7D"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359E087" w14:textId="4CE23CD3"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A076B24" w14:textId="1E445162"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9A62496" w14:textId="3DF2D134"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5D66689" w14:textId="27507F00"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D2859A7" w14:textId="5624E4F0" w:rsidR="00F831FC" w:rsidRDefault="00F831FC" w:rsidP="00F831FC">
            <w:pPr>
              <w:jc w:val="right"/>
              <w:rPr>
                <w:sz w:val="22"/>
                <w:szCs w:val="22"/>
              </w:rPr>
            </w:pPr>
            <w:r>
              <w:rPr>
                <w:sz w:val="22"/>
                <w:szCs w:val="22"/>
              </w:rPr>
              <w:t>ES</w:t>
            </w:r>
          </w:p>
        </w:tc>
      </w:tr>
      <w:tr w:rsidR="00F831FC" w:rsidRPr="0005149F" w14:paraId="17622CD2"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0FC72879" w14:textId="42F11719" w:rsidR="00F831FC" w:rsidRPr="008E158B" w:rsidRDefault="00F831FC" w:rsidP="00F831FC">
            <w:pPr>
              <w:rPr>
                <w:sz w:val="22"/>
                <w:szCs w:val="22"/>
              </w:rPr>
            </w:pPr>
            <w:r>
              <w:rPr>
                <w:sz w:val="22"/>
                <w:szCs w:val="22"/>
              </w:rPr>
              <w:t>25.</w:t>
            </w:r>
          </w:p>
        </w:tc>
        <w:tc>
          <w:tcPr>
            <w:tcW w:w="2705" w:type="dxa"/>
            <w:tcBorders>
              <w:top w:val="single" w:sz="4" w:space="0" w:color="auto"/>
              <w:left w:val="single" w:sz="4" w:space="0" w:color="auto"/>
              <w:bottom w:val="single" w:sz="4" w:space="0" w:color="auto"/>
              <w:right w:val="single" w:sz="4" w:space="0" w:color="auto"/>
            </w:tcBorders>
          </w:tcPr>
          <w:p w14:paraId="66685E1B" w14:textId="606F9F0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CEF1BD5" w14:textId="3534D990"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C0B950C" w14:textId="478B331E"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3619898" w14:textId="4234DC84"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227D1A4" w14:textId="00FC8CE6"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CA252EE" w14:textId="73B5F7F8"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A54197A" w14:textId="26F6C993" w:rsidR="00F831FC" w:rsidRDefault="00F831FC" w:rsidP="00F831FC">
            <w:pPr>
              <w:jc w:val="right"/>
              <w:rPr>
                <w:sz w:val="22"/>
                <w:szCs w:val="22"/>
              </w:rPr>
            </w:pPr>
            <w:r>
              <w:rPr>
                <w:sz w:val="22"/>
                <w:szCs w:val="22"/>
              </w:rPr>
              <w:t>ES</w:t>
            </w:r>
          </w:p>
        </w:tc>
      </w:tr>
      <w:tr w:rsidR="00F831FC" w:rsidRPr="0005149F" w14:paraId="73DA6216"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2C5E436A" w14:textId="360FE28A" w:rsidR="00F831FC" w:rsidRPr="008E158B" w:rsidRDefault="00F831FC" w:rsidP="00F831FC">
            <w:pPr>
              <w:rPr>
                <w:sz w:val="22"/>
                <w:szCs w:val="22"/>
              </w:rPr>
            </w:pPr>
            <w:r>
              <w:rPr>
                <w:sz w:val="22"/>
                <w:szCs w:val="22"/>
              </w:rPr>
              <w:t>26.</w:t>
            </w:r>
          </w:p>
        </w:tc>
        <w:tc>
          <w:tcPr>
            <w:tcW w:w="2705" w:type="dxa"/>
            <w:tcBorders>
              <w:top w:val="single" w:sz="4" w:space="0" w:color="auto"/>
              <w:left w:val="single" w:sz="4" w:space="0" w:color="auto"/>
              <w:bottom w:val="single" w:sz="4" w:space="0" w:color="auto"/>
              <w:right w:val="single" w:sz="4" w:space="0" w:color="auto"/>
            </w:tcBorders>
          </w:tcPr>
          <w:p w14:paraId="374D0C28" w14:textId="649FE1B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1D81B6C" w14:textId="64A431F4"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AA0BD3F" w14:textId="0A1D481E"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38910E0" w14:textId="20645EA6"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C5925EF" w14:textId="458FBF2D"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3112362" w14:textId="36A5F604"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3872D1D" w14:textId="17DBDB09" w:rsidR="00F831FC" w:rsidRDefault="00F831FC" w:rsidP="00F831FC">
            <w:pPr>
              <w:jc w:val="right"/>
              <w:rPr>
                <w:sz w:val="22"/>
                <w:szCs w:val="22"/>
              </w:rPr>
            </w:pPr>
            <w:r>
              <w:rPr>
                <w:sz w:val="22"/>
                <w:szCs w:val="22"/>
              </w:rPr>
              <w:t>ES</w:t>
            </w:r>
          </w:p>
        </w:tc>
      </w:tr>
      <w:tr w:rsidR="00F831FC" w:rsidRPr="0005149F" w14:paraId="04AFF587"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BF1DACF" w14:textId="1A72946A" w:rsidR="00F831FC" w:rsidRPr="008E158B" w:rsidRDefault="00F831FC" w:rsidP="00F831FC">
            <w:pPr>
              <w:rPr>
                <w:sz w:val="22"/>
                <w:szCs w:val="22"/>
              </w:rPr>
            </w:pPr>
            <w:r>
              <w:rPr>
                <w:sz w:val="22"/>
                <w:szCs w:val="22"/>
              </w:rPr>
              <w:t>27.</w:t>
            </w:r>
          </w:p>
        </w:tc>
        <w:tc>
          <w:tcPr>
            <w:tcW w:w="2705" w:type="dxa"/>
            <w:tcBorders>
              <w:top w:val="single" w:sz="4" w:space="0" w:color="auto"/>
              <w:left w:val="single" w:sz="4" w:space="0" w:color="auto"/>
              <w:bottom w:val="single" w:sz="4" w:space="0" w:color="auto"/>
              <w:right w:val="single" w:sz="4" w:space="0" w:color="auto"/>
            </w:tcBorders>
          </w:tcPr>
          <w:p w14:paraId="2863F192" w14:textId="686EAB1A"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D3734A0" w14:textId="78A7058B"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9EA95A5" w14:textId="3A8CA46D"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77BCBA2" w14:textId="408CB80C"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33FE6E3" w14:textId="717D8504"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5894E8F" w14:textId="7764D06D"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F979159" w14:textId="719CEE0A" w:rsidR="00F831FC" w:rsidRDefault="00F831FC" w:rsidP="00F831FC">
            <w:pPr>
              <w:jc w:val="right"/>
              <w:rPr>
                <w:sz w:val="22"/>
                <w:szCs w:val="22"/>
              </w:rPr>
            </w:pPr>
            <w:r>
              <w:rPr>
                <w:sz w:val="22"/>
                <w:szCs w:val="22"/>
              </w:rPr>
              <w:t>ES</w:t>
            </w:r>
          </w:p>
        </w:tc>
      </w:tr>
      <w:tr w:rsidR="00F831FC" w:rsidRPr="0005149F" w14:paraId="10B3DA42"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D6AE89F" w14:textId="38B4568A" w:rsidR="00F831FC" w:rsidRPr="008E158B" w:rsidRDefault="00F831FC" w:rsidP="00F831FC">
            <w:pPr>
              <w:rPr>
                <w:sz w:val="22"/>
                <w:szCs w:val="22"/>
              </w:rPr>
            </w:pPr>
            <w:r>
              <w:rPr>
                <w:sz w:val="22"/>
                <w:szCs w:val="22"/>
              </w:rPr>
              <w:t>28.</w:t>
            </w:r>
          </w:p>
        </w:tc>
        <w:tc>
          <w:tcPr>
            <w:tcW w:w="2705" w:type="dxa"/>
            <w:tcBorders>
              <w:top w:val="single" w:sz="4" w:space="0" w:color="auto"/>
              <w:left w:val="single" w:sz="4" w:space="0" w:color="auto"/>
              <w:bottom w:val="single" w:sz="4" w:space="0" w:color="auto"/>
              <w:right w:val="single" w:sz="4" w:space="0" w:color="auto"/>
            </w:tcBorders>
          </w:tcPr>
          <w:p w14:paraId="396B1EE3" w14:textId="28932726"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D8CBF82" w14:textId="30519467"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B9BBE48" w14:textId="44B704B7"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0DFCB1E" w14:textId="3C3CBD64"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47FF439" w14:textId="013A882A"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BC8FCA1" w14:textId="3D8656C6"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890A918" w14:textId="65BBC784" w:rsidR="00F831FC" w:rsidRDefault="00F831FC" w:rsidP="00F831FC">
            <w:pPr>
              <w:jc w:val="right"/>
              <w:rPr>
                <w:sz w:val="22"/>
                <w:szCs w:val="22"/>
              </w:rPr>
            </w:pPr>
            <w:r>
              <w:rPr>
                <w:sz w:val="22"/>
                <w:szCs w:val="22"/>
              </w:rPr>
              <w:t>ES</w:t>
            </w:r>
          </w:p>
        </w:tc>
      </w:tr>
      <w:tr w:rsidR="00F831FC" w:rsidRPr="0005149F" w14:paraId="74DA15FB"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5EC8D5F7" w14:textId="7968B02A" w:rsidR="00F831FC" w:rsidRPr="008E158B" w:rsidRDefault="00F831FC" w:rsidP="00F831FC">
            <w:pPr>
              <w:rPr>
                <w:sz w:val="22"/>
                <w:szCs w:val="22"/>
              </w:rPr>
            </w:pPr>
            <w:r>
              <w:rPr>
                <w:sz w:val="22"/>
                <w:szCs w:val="22"/>
              </w:rPr>
              <w:t>29.</w:t>
            </w:r>
          </w:p>
        </w:tc>
        <w:tc>
          <w:tcPr>
            <w:tcW w:w="2705" w:type="dxa"/>
            <w:tcBorders>
              <w:top w:val="single" w:sz="4" w:space="0" w:color="auto"/>
              <w:left w:val="single" w:sz="4" w:space="0" w:color="auto"/>
              <w:bottom w:val="single" w:sz="4" w:space="0" w:color="auto"/>
              <w:right w:val="single" w:sz="4" w:space="0" w:color="auto"/>
            </w:tcBorders>
          </w:tcPr>
          <w:p w14:paraId="59C54337" w14:textId="6FE1F33C"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7FB070B0" w14:textId="4A3D2E4C"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EE01CBB" w14:textId="2825E9DC"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6BAF119" w14:textId="51896501"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CC02AA5" w14:textId="1EF4A72A"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6330B842" w14:textId="2ABDBAE5"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F199E48" w14:textId="4BB7A55A" w:rsidR="00F831FC" w:rsidRDefault="00F831FC" w:rsidP="00F831FC">
            <w:pPr>
              <w:jc w:val="right"/>
              <w:rPr>
                <w:sz w:val="22"/>
                <w:szCs w:val="22"/>
              </w:rPr>
            </w:pPr>
            <w:r>
              <w:rPr>
                <w:sz w:val="22"/>
                <w:szCs w:val="22"/>
              </w:rPr>
              <w:t>ES</w:t>
            </w:r>
          </w:p>
        </w:tc>
      </w:tr>
      <w:tr w:rsidR="00F831FC" w:rsidRPr="0005149F" w14:paraId="614D8441"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D8A389D" w14:textId="403B38C3" w:rsidR="00F831FC" w:rsidRPr="008E158B" w:rsidRDefault="00F831FC" w:rsidP="00F831FC">
            <w:pPr>
              <w:rPr>
                <w:sz w:val="22"/>
                <w:szCs w:val="22"/>
              </w:rPr>
            </w:pPr>
            <w:r>
              <w:rPr>
                <w:sz w:val="22"/>
                <w:szCs w:val="22"/>
              </w:rPr>
              <w:t>30.</w:t>
            </w:r>
          </w:p>
        </w:tc>
        <w:tc>
          <w:tcPr>
            <w:tcW w:w="2705" w:type="dxa"/>
            <w:tcBorders>
              <w:top w:val="single" w:sz="4" w:space="0" w:color="auto"/>
              <w:left w:val="single" w:sz="4" w:space="0" w:color="auto"/>
              <w:bottom w:val="single" w:sz="4" w:space="0" w:color="auto"/>
              <w:right w:val="single" w:sz="4" w:space="0" w:color="auto"/>
            </w:tcBorders>
          </w:tcPr>
          <w:p w14:paraId="6AAAD7BE" w14:textId="5F4F5672"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72385D7" w14:textId="01B42AB6"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8D25F92" w14:textId="77D72CAE"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9A95567" w14:textId="14DA01A2"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03E49CE" w14:textId="0A7D55FB"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0A22135" w14:textId="05584585"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36E098AA" w14:textId="266FAFCC" w:rsidR="00F831FC" w:rsidRDefault="00F831FC" w:rsidP="00F831FC">
            <w:pPr>
              <w:jc w:val="right"/>
              <w:rPr>
                <w:sz w:val="22"/>
                <w:szCs w:val="22"/>
              </w:rPr>
            </w:pPr>
            <w:r>
              <w:rPr>
                <w:sz w:val="22"/>
                <w:szCs w:val="22"/>
              </w:rPr>
              <w:t>ES</w:t>
            </w:r>
          </w:p>
        </w:tc>
      </w:tr>
      <w:tr w:rsidR="00F831FC" w:rsidRPr="0005149F" w14:paraId="4021CFF3"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75D78AED" w14:textId="3AFD7445" w:rsidR="00F831FC" w:rsidRPr="008E158B" w:rsidRDefault="00F831FC" w:rsidP="00F831FC">
            <w:pPr>
              <w:rPr>
                <w:sz w:val="22"/>
                <w:szCs w:val="22"/>
              </w:rPr>
            </w:pPr>
            <w:r>
              <w:rPr>
                <w:sz w:val="22"/>
                <w:szCs w:val="22"/>
              </w:rPr>
              <w:t>31.</w:t>
            </w:r>
          </w:p>
        </w:tc>
        <w:tc>
          <w:tcPr>
            <w:tcW w:w="2705" w:type="dxa"/>
            <w:tcBorders>
              <w:top w:val="single" w:sz="4" w:space="0" w:color="auto"/>
              <w:left w:val="single" w:sz="4" w:space="0" w:color="auto"/>
              <w:bottom w:val="single" w:sz="4" w:space="0" w:color="auto"/>
              <w:right w:val="single" w:sz="4" w:space="0" w:color="auto"/>
            </w:tcBorders>
          </w:tcPr>
          <w:p w14:paraId="68F993B7" w14:textId="25B7EC98"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9A4C9CB" w14:textId="1BFC41A3"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1DE4351" w14:textId="376EC975"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6C95AB5" w14:textId="30334CAB"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5A9BB42" w14:textId="3B111AAE"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B817CDC" w14:textId="1A3967E5"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19FF25F" w14:textId="27537823" w:rsidR="00F831FC" w:rsidRDefault="00F831FC" w:rsidP="00F831FC">
            <w:pPr>
              <w:jc w:val="right"/>
              <w:rPr>
                <w:sz w:val="22"/>
                <w:szCs w:val="22"/>
              </w:rPr>
            </w:pPr>
            <w:r>
              <w:rPr>
                <w:sz w:val="22"/>
                <w:szCs w:val="22"/>
              </w:rPr>
              <w:t>ES</w:t>
            </w:r>
          </w:p>
        </w:tc>
      </w:tr>
      <w:tr w:rsidR="00F831FC" w:rsidRPr="0005149F" w14:paraId="7EBAB5A8"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C3361E9" w14:textId="28625655" w:rsidR="00F831FC" w:rsidRPr="008E158B" w:rsidRDefault="00F831FC" w:rsidP="00F831FC">
            <w:pPr>
              <w:rPr>
                <w:sz w:val="22"/>
                <w:szCs w:val="22"/>
              </w:rPr>
            </w:pPr>
            <w:r>
              <w:rPr>
                <w:sz w:val="22"/>
                <w:szCs w:val="22"/>
              </w:rPr>
              <w:t>32.</w:t>
            </w:r>
          </w:p>
        </w:tc>
        <w:tc>
          <w:tcPr>
            <w:tcW w:w="2705" w:type="dxa"/>
            <w:tcBorders>
              <w:top w:val="single" w:sz="4" w:space="0" w:color="auto"/>
              <w:left w:val="single" w:sz="4" w:space="0" w:color="auto"/>
              <w:bottom w:val="single" w:sz="4" w:space="0" w:color="auto"/>
              <w:right w:val="single" w:sz="4" w:space="0" w:color="auto"/>
            </w:tcBorders>
          </w:tcPr>
          <w:p w14:paraId="0A40102C" w14:textId="4834962E"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6B92A72" w14:textId="247236C8"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189E35AD" w14:textId="4CAC68DA"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87DF4A9" w14:textId="0D3F5701"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631F9D75" w14:textId="51F972BE"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EE875D5" w14:textId="69B3B165"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6FD4E89" w14:textId="2DA96FBF" w:rsidR="00F831FC" w:rsidRDefault="00F831FC" w:rsidP="00F831FC">
            <w:pPr>
              <w:jc w:val="right"/>
              <w:rPr>
                <w:sz w:val="22"/>
                <w:szCs w:val="22"/>
              </w:rPr>
            </w:pPr>
            <w:r>
              <w:rPr>
                <w:sz w:val="22"/>
                <w:szCs w:val="22"/>
              </w:rPr>
              <w:t>ES</w:t>
            </w:r>
          </w:p>
        </w:tc>
      </w:tr>
      <w:tr w:rsidR="00F831FC" w:rsidRPr="0005149F" w14:paraId="269CFF23"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5BD7F0B4" w14:textId="5F96B77F" w:rsidR="00F831FC" w:rsidRPr="008E158B" w:rsidRDefault="00F831FC" w:rsidP="00F831FC">
            <w:pPr>
              <w:rPr>
                <w:sz w:val="22"/>
                <w:szCs w:val="22"/>
              </w:rPr>
            </w:pPr>
            <w:r>
              <w:rPr>
                <w:sz w:val="22"/>
                <w:szCs w:val="22"/>
              </w:rPr>
              <w:lastRenderedPageBreak/>
              <w:t>33.</w:t>
            </w:r>
          </w:p>
        </w:tc>
        <w:tc>
          <w:tcPr>
            <w:tcW w:w="2705" w:type="dxa"/>
            <w:tcBorders>
              <w:top w:val="single" w:sz="4" w:space="0" w:color="auto"/>
              <w:left w:val="single" w:sz="4" w:space="0" w:color="auto"/>
              <w:bottom w:val="single" w:sz="4" w:space="0" w:color="auto"/>
              <w:right w:val="single" w:sz="4" w:space="0" w:color="auto"/>
            </w:tcBorders>
          </w:tcPr>
          <w:p w14:paraId="063A2134" w14:textId="5830B61F"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7F188C5F" w14:textId="5FC7A4E4"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BCE1976" w14:textId="090DB2AC"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CB3B4EF" w14:textId="6D8C1CEA"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5311268" w14:textId="333E3232"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69C1AF6" w14:textId="7418854C"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DC340E2" w14:textId="6BBEAC58" w:rsidR="00F831FC" w:rsidRDefault="00F831FC" w:rsidP="00F831FC">
            <w:pPr>
              <w:jc w:val="right"/>
              <w:rPr>
                <w:sz w:val="22"/>
                <w:szCs w:val="22"/>
              </w:rPr>
            </w:pPr>
            <w:r>
              <w:rPr>
                <w:sz w:val="22"/>
                <w:szCs w:val="22"/>
              </w:rPr>
              <w:t>ES</w:t>
            </w:r>
          </w:p>
        </w:tc>
      </w:tr>
      <w:tr w:rsidR="00F831FC" w:rsidRPr="0005149F" w14:paraId="144F9636"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DA5B6D7" w14:textId="340A5AF4" w:rsidR="00F831FC" w:rsidRPr="008E158B" w:rsidRDefault="00F831FC" w:rsidP="00F831FC">
            <w:pPr>
              <w:rPr>
                <w:sz w:val="22"/>
                <w:szCs w:val="22"/>
              </w:rPr>
            </w:pPr>
            <w:r>
              <w:rPr>
                <w:sz w:val="22"/>
                <w:szCs w:val="22"/>
              </w:rPr>
              <w:t>34.</w:t>
            </w:r>
          </w:p>
        </w:tc>
        <w:tc>
          <w:tcPr>
            <w:tcW w:w="2705" w:type="dxa"/>
            <w:tcBorders>
              <w:top w:val="single" w:sz="4" w:space="0" w:color="auto"/>
              <w:left w:val="single" w:sz="4" w:space="0" w:color="auto"/>
              <w:bottom w:val="single" w:sz="4" w:space="0" w:color="auto"/>
              <w:right w:val="single" w:sz="4" w:space="0" w:color="auto"/>
            </w:tcBorders>
          </w:tcPr>
          <w:p w14:paraId="09643EDC" w14:textId="0CE69000"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5CC2EFF" w14:textId="042F165D"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533EBDD" w14:textId="1D799068"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3EC6776" w14:textId="5BA5961C"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6F49DC1A" w14:textId="7A7C9014"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F8DC129" w14:textId="17B03C4A"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C383B80" w14:textId="5F05A172" w:rsidR="00F831FC" w:rsidRDefault="00F831FC" w:rsidP="00F831FC">
            <w:pPr>
              <w:jc w:val="right"/>
              <w:rPr>
                <w:sz w:val="22"/>
                <w:szCs w:val="22"/>
              </w:rPr>
            </w:pPr>
            <w:r>
              <w:rPr>
                <w:sz w:val="22"/>
                <w:szCs w:val="22"/>
              </w:rPr>
              <w:t>ES</w:t>
            </w:r>
          </w:p>
        </w:tc>
      </w:tr>
      <w:tr w:rsidR="00F831FC" w:rsidRPr="0005149F" w14:paraId="6E970225"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6FF49DCE" w14:textId="0C5017FD" w:rsidR="00F831FC" w:rsidRPr="008E158B" w:rsidRDefault="00F831FC" w:rsidP="00F831FC">
            <w:pPr>
              <w:rPr>
                <w:sz w:val="22"/>
                <w:szCs w:val="22"/>
              </w:rPr>
            </w:pPr>
            <w:r>
              <w:rPr>
                <w:sz w:val="22"/>
                <w:szCs w:val="22"/>
              </w:rPr>
              <w:t>35.</w:t>
            </w:r>
          </w:p>
        </w:tc>
        <w:tc>
          <w:tcPr>
            <w:tcW w:w="2705" w:type="dxa"/>
            <w:tcBorders>
              <w:top w:val="single" w:sz="4" w:space="0" w:color="auto"/>
              <w:left w:val="single" w:sz="4" w:space="0" w:color="auto"/>
              <w:bottom w:val="single" w:sz="4" w:space="0" w:color="auto"/>
              <w:right w:val="single" w:sz="4" w:space="0" w:color="auto"/>
            </w:tcBorders>
          </w:tcPr>
          <w:p w14:paraId="1656DB9A" w14:textId="760F85F3"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D336EDA" w14:textId="4C92BEED"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93054BF" w14:textId="34B3697B"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E2FFC07" w14:textId="61E2764A"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1E46DD1" w14:textId="47E0D038"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355932A" w14:textId="16A0DE4C"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4FB7A7D" w14:textId="347CB6F1" w:rsidR="00F831FC" w:rsidRDefault="00F831FC" w:rsidP="00F831FC">
            <w:pPr>
              <w:jc w:val="right"/>
              <w:rPr>
                <w:sz w:val="22"/>
                <w:szCs w:val="22"/>
              </w:rPr>
            </w:pPr>
            <w:r>
              <w:rPr>
                <w:sz w:val="22"/>
                <w:szCs w:val="22"/>
              </w:rPr>
              <w:t>ES</w:t>
            </w:r>
          </w:p>
        </w:tc>
      </w:tr>
      <w:tr w:rsidR="00F831FC" w:rsidRPr="0005149F" w14:paraId="2F45BC2F"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323A45A5" w14:textId="77B4F41D" w:rsidR="00F831FC" w:rsidRPr="008E158B" w:rsidRDefault="00F831FC" w:rsidP="00F831FC">
            <w:pPr>
              <w:rPr>
                <w:sz w:val="22"/>
                <w:szCs w:val="22"/>
              </w:rPr>
            </w:pPr>
            <w:r>
              <w:rPr>
                <w:sz w:val="22"/>
                <w:szCs w:val="22"/>
              </w:rPr>
              <w:t>36.</w:t>
            </w:r>
          </w:p>
        </w:tc>
        <w:tc>
          <w:tcPr>
            <w:tcW w:w="2705" w:type="dxa"/>
            <w:tcBorders>
              <w:top w:val="single" w:sz="4" w:space="0" w:color="auto"/>
              <w:left w:val="single" w:sz="4" w:space="0" w:color="auto"/>
              <w:bottom w:val="single" w:sz="4" w:space="0" w:color="auto"/>
              <w:right w:val="single" w:sz="4" w:space="0" w:color="auto"/>
            </w:tcBorders>
          </w:tcPr>
          <w:p w14:paraId="008E9CB1" w14:textId="2F831145"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7A1DEC4B" w14:textId="523A561D"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8FEE9B6" w14:textId="23066C68"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658E939" w14:textId="48798B67"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6BF7FE14" w14:textId="79E5BC0A"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3DB4552" w14:textId="7D6BD2BA"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DFF1E9A" w14:textId="2C801698" w:rsidR="00F831FC" w:rsidRDefault="00F831FC" w:rsidP="00F831FC">
            <w:pPr>
              <w:jc w:val="right"/>
              <w:rPr>
                <w:sz w:val="22"/>
                <w:szCs w:val="22"/>
              </w:rPr>
            </w:pPr>
            <w:r>
              <w:rPr>
                <w:sz w:val="22"/>
                <w:szCs w:val="22"/>
              </w:rPr>
              <w:t>ES</w:t>
            </w:r>
          </w:p>
        </w:tc>
      </w:tr>
      <w:tr w:rsidR="00F831FC" w:rsidRPr="0005149F" w14:paraId="4AE47C11"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2151206E" w14:textId="7405E701" w:rsidR="00F831FC" w:rsidRPr="008E158B" w:rsidRDefault="00F831FC" w:rsidP="00F831FC">
            <w:pPr>
              <w:rPr>
                <w:sz w:val="22"/>
                <w:szCs w:val="22"/>
              </w:rPr>
            </w:pPr>
            <w:r>
              <w:rPr>
                <w:sz w:val="22"/>
                <w:szCs w:val="22"/>
              </w:rPr>
              <w:t>37.</w:t>
            </w:r>
          </w:p>
        </w:tc>
        <w:tc>
          <w:tcPr>
            <w:tcW w:w="2705" w:type="dxa"/>
            <w:tcBorders>
              <w:top w:val="single" w:sz="4" w:space="0" w:color="auto"/>
              <w:left w:val="single" w:sz="4" w:space="0" w:color="auto"/>
              <w:bottom w:val="single" w:sz="4" w:space="0" w:color="auto"/>
              <w:right w:val="single" w:sz="4" w:space="0" w:color="auto"/>
            </w:tcBorders>
          </w:tcPr>
          <w:p w14:paraId="4055EF22" w14:textId="48EF83C9"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BC3B6A8" w14:textId="279F8333"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E43138F" w14:textId="2D78F274"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E524E8F" w14:textId="13FA0517"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69C9638" w14:textId="79A1F8A0"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03BCD1F" w14:textId="55CC17F2"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138CB86" w14:textId="11BF88A4" w:rsidR="00F831FC" w:rsidRDefault="00F831FC" w:rsidP="00F831FC">
            <w:pPr>
              <w:jc w:val="right"/>
              <w:rPr>
                <w:sz w:val="22"/>
                <w:szCs w:val="22"/>
              </w:rPr>
            </w:pPr>
            <w:r>
              <w:rPr>
                <w:sz w:val="22"/>
                <w:szCs w:val="22"/>
              </w:rPr>
              <w:t>ES</w:t>
            </w:r>
          </w:p>
        </w:tc>
      </w:tr>
      <w:tr w:rsidR="00F831FC" w:rsidRPr="0005149F" w14:paraId="05621940"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067310AF" w14:textId="217C15EA" w:rsidR="00F831FC" w:rsidRPr="008E158B" w:rsidRDefault="00F831FC" w:rsidP="00F831FC">
            <w:pPr>
              <w:rPr>
                <w:sz w:val="22"/>
                <w:szCs w:val="22"/>
              </w:rPr>
            </w:pPr>
            <w:r>
              <w:rPr>
                <w:sz w:val="22"/>
                <w:szCs w:val="22"/>
              </w:rPr>
              <w:t>38.</w:t>
            </w:r>
          </w:p>
        </w:tc>
        <w:tc>
          <w:tcPr>
            <w:tcW w:w="2705" w:type="dxa"/>
            <w:tcBorders>
              <w:top w:val="single" w:sz="4" w:space="0" w:color="auto"/>
              <w:left w:val="single" w:sz="4" w:space="0" w:color="auto"/>
              <w:bottom w:val="single" w:sz="4" w:space="0" w:color="auto"/>
              <w:right w:val="single" w:sz="4" w:space="0" w:color="auto"/>
            </w:tcBorders>
          </w:tcPr>
          <w:p w14:paraId="0753C8F8" w14:textId="7BE9BA5D" w:rsidR="00F831FC" w:rsidRPr="008E158B" w:rsidRDefault="00F831FC" w:rsidP="00F831FC">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45178D5" w14:textId="509F8A3B" w:rsidR="00F831FC" w:rsidRDefault="00F831FC" w:rsidP="00F831FC">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49559B3" w14:textId="1386CA6F" w:rsidR="00F831FC" w:rsidRDefault="00F831FC" w:rsidP="00F831FC">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09EE518" w14:textId="3510C55D" w:rsidR="00F831FC" w:rsidRDefault="00F831FC" w:rsidP="00F831FC">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AC7A4FB" w14:textId="5F704DBC" w:rsidR="00F831FC" w:rsidRDefault="00F831FC" w:rsidP="00F831FC">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68111429" w14:textId="7263140A" w:rsidR="00F831FC" w:rsidRDefault="00F831FC" w:rsidP="00F831FC">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23F6712" w14:textId="5E04AF4E" w:rsidR="00F831FC" w:rsidRDefault="00F831FC" w:rsidP="00F831FC">
            <w:pPr>
              <w:jc w:val="right"/>
              <w:rPr>
                <w:sz w:val="22"/>
                <w:szCs w:val="22"/>
              </w:rPr>
            </w:pPr>
            <w:r>
              <w:rPr>
                <w:sz w:val="22"/>
                <w:szCs w:val="22"/>
              </w:rPr>
              <w:t>ES</w:t>
            </w:r>
          </w:p>
        </w:tc>
      </w:tr>
      <w:tr w:rsidR="00DA6FB7" w:rsidRPr="0005149F" w14:paraId="49848EAE"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3BF2E7D0" w14:textId="306171EC" w:rsidR="00DA6FB7" w:rsidRPr="008E158B" w:rsidRDefault="00DA6FB7" w:rsidP="00DA6FB7">
            <w:pPr>
              <w:rPr>
                <w:sz w:val="22"/>
                <w:szCs w:val="22"/>
              </w:rPr>
            </w:pPr>
            <w:r>
              <w:rPr>
                <w:sz w:val="22"/>
                <w:szCs w:val="22"/>
              </w:rPr>
              <w:t>39.</w:t>
            </w:r>
          </w:p>
        </w:tc>
        <w:tc>
          <w:tcPr>
            <w:tcW w:w="2705" w:type="dxa"/>
            <w:tcBorders>
              <w:top w:val="single" w:sz="4" w:space="0" w:color="auto"/>
              <w:left w:val="single" w:sz="4" w:space="0" w:color="auto"/>
              <w:bottom w:val="single" w:sz="4" w:space="0" w:color="auto"/>
              <w:right w:val="single" w:sz="4" w:space="0" w:color="auto"/>
            </w:tcBorders>
          </w:tcPr>
          <w:p w14:paraId="70B3DEF1" w14:textId="69E6B3D0"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F7CAF39" w14:textId="528D250E"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D5AF84C" w14:textId="0BD360EE"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5F4463E" w14:textId="473A51F1"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573768B4" w14:textId="23666F55"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3B8935E" w14:textId="2BC9CF1F"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AFA25AF" w14:textId="781B976C" w:rsidR="00DA6FB7" w:rsidRDefault="00DA6FB7" w:rsidP="00DA6FB7">
            <w:pPr>
              <w:jc w:val="right"/>
              <w:rPr>
                <w:sz w:val="22"/>
                <w:szCs w:val="22"/>
              </w:rPr>
            </w:pPr>
            <w:r>
              <w:rPr>
                <w:sz w:val="22"/>
                <w:szCs w:val="22"/>
              </w:rPr>
              <w:t>ES</w:t>
            </w:r>
          </w:p>
        </w:tc>
      </w:tr>
      <w:tr w:rsidR="00DA6FB7" w:rsidRPr="0005149F" w14:paraId="01BF7782"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F6F5B88" w14:textId="255C4241" w:rsidR="00DA6FB7" w:rsidRPr="008E158B" w:rsidRDefault="00DA6FB7" w:rsidP="00DA6FB7">
            <w:pPr>
              <w:rPr>
                <w:sz w:val="22"/>
                <w:szCs w:val="22"/>
              </w:rPr>
            </w:pPr>
            <w:r>
              <w:rPr>
                <w:sz w:val="22"/>
                <w:szCs w:val="22"/>
              </w:rPr>
              <w:t>40.</w:t>
            </w:r>
          </w:p>
        </w:tc>
        <w:tc>
          <w:tcPr>
            <w:tcW w:w="2705" w:type="dxa"/>
            <w:tcBorders>
              <w:top w:val="single" w:sz="4" w:space="0" w:color="auto"/>
              <w:left w:val="single" w:sz="4" w:space="0" w:color="auto"/>
              <w:bottom w:val="single" w:sz="4" w:space="0" w:color="auto"/>
              <w:right w:val="single" w:sz="4" w:space="0" w:color="auto"/>
            </w:tcBorders>
          </w:tcPr>
          <w:p w14:paraId="0E173B7D" w14:textId="558D0F28"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C51DE0A" w14:textId="1F8B545D"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BBFDEE0" w14:textId="3F303DAA"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AD62EE2" w14:textId="38BA8058"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5D18971" w14:textId="65DA84C9"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29278E9" w14:textId="0B25048A"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83559B7" w14:textId="262BDCBB" w:rsidR="00DA6FB7" w:rsidRDefault="00DA6FB7" w:rsidP="00DA6FB7">
            <w:pPr>
              <w:jc w:val="right"/>
              <w:rPr>
                <w:sz w:val="22"/>
                <w:szCs w:val="22"/>
              </w:rPr>
            </w:pPr>
            <w:r>
              <w:rPr>
                <w:sz w:val="22"/>
                <w:szCs w:val="22"/>
              </w:rPr>
              <w:t>ES</w:t>
            </w:r>
          </w:p>
        </w:tc>
      </w:tr>
      <w:tr w:rsidR="00DA6FB7" w:rsidRPr="0005149F" w14:paraId="5E667FE3"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29586848" w14:textId="5F667115" w:rsidR="00DA6FB7" w:rsidRPr="008E158B" w:rsidRDefault="00DA6FB7" w:rsidP="00DA6FB7">
            <w:pPr>
              <w:rPr>
                <w:sz w:val="22"/>
                <w:szCs w:val="22"/>
              </w:rPr>
            </w:pPr>
            <w:r>
              <w:rPr>
                <w:sz w:val="22"/>
                <w:szCs w:val="22"/>
              </w:rPr>
              <w:t>41.</w:t>
            </w:r>
          </w:p>
        </w:tc>
        <w:tc>
          <w:tcPr>
            <w:tcW w:w="2705" w:type="dxa"/>
            <w:tcBorders>
              <w:top w:val="single" w:sz="4" w:space="0" w:color="auto"/>
              <w:left w:val="single" w:sz="4" w:space="0" w:color="auto"/>
              <w:bottom w:val="single" w:sz="4" w:space="0" w:color="auto"/>
              <w:right w:val="single" w:sz="4" w:space="0" w:color="auto"/>
            </w:tcBorders>
          </w:tcPr>
          <w:p w14:paraId="3FA55286" w14:textId="7BBFA70E"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45BAA48" w14:textId="0278BBFA"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BA07090" w14:textId="6CD00AE8"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50B0713" w14:textId="043F631E"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31B37AC" w14:textId="0ECA319F"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6339E2C" w14:textId="7DDE4B51"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547CBE8" w14:textId="53FC6939" w:rsidR="00DA6FB7" w:rsidRDefault="00DA6FB7" w:rsidP="00DA6FB7">
            <w:pPr>
              <w:jc w:val="right"/>
              <w:rPr>
                <w:sz w:val="22"/>
                <w:szCs w:val="22"/>
              </w:rPr>
            </w:pPr>
            <w:r>
              <w:rPr>
                <w:sz w:val="22"/>
                <w:szCs w:val="22"/>
              </w:rPr>
              <w:t>ES</w:t>
            </w:r>
          </w:p>
        </w:tc>
      </w:tr>
      <w:tr w:rsidR="00DA6FB7" w:rsidRPr="0005149F" w14:paraId="2B24B9DA" w14:textId="77777777" w:rsidTr="00F831FC">
        <w:trPr>
          <w:trHeight w:val="96"/>
        </w:trPr>
        <w:tc>
          <w:tcPr>
            <w:tcW w:w="551" w:type="dxa"/>
            <w:tcBorders>
              <w:top w:val="single" w:sz="4" w:space="0" w:color="auto"/>
              <w:left w:val="single" w:sz="4" w:space="0" w:color="auto"/>
              <w:bottom w:val="single" w:sz="4" w:space="0" w:color="auto"/>
              <w:right w:val="single" w:sz="4" w:space="0" w:color="auto"/>
            </w:tcBorders>
          </w:tcPr>
          <w:p w14:paraId="1D450401" w14:textId="780D18AE" w:rsidR="00DA6FB7" w:rsidRPr="008E158B" w:rsidRDefault="00DA6FB7" w:rsidP="00DA6FB7">
            <w:pPr>
              <w:rPr>
                <w:sz w:val="22"/>
                <w:szCs w:val="22"/>
              </w:rPr>
            </w:pPr>
            <w:r>
              <w:rPr>
                <w:sz w:val="22"/>
                <w:szCs w:val="22"/>
              </w:rPr>
              <w:t>42.</w:t>
            </w:r>
          </w:p>
        </w:tc>
        <w:tc>
          <w:tcPr>
            <w:tcW w:w="2705" w:type="dxa"/>
            <w:tcBorders>
              <w:top w:val="single" w:sz="4" w:space="0" w:color="auto"/>
              <w:left w:val="single" w:sz="4" w:space="0" w:color="auto"/>
              <w:bottom w:val="single" w:sz="4" w:space="0" w:color="auto"/>
              <w:right w:val="single" w:sz="4" w:space="0" w:color="auto"/>
            </w:tcBorders>
          </w:tcPr>
          <w:p w14:paraId="7BB75A59" w14:textId="155D80DB"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4120D2E" w14:textId="3F252089"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3907981" w14:textId="0E5DEC7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891EA88" w14:textId="4445F3D0"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0DF44BC" w14:textId="4AA75731"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05CDEA0" w14:textId="10C8CA78"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5D5838E" w14:textId="020C2501" w:rsidR="00DA6FB7" w:rsidRDefault="00DA6FB7" w:rsidP="00DA6FB7">
            <w:pPr>
              <w:jc w:val="right"/>
              <w:rPr>
                <w:sz w:val="22"/>
                <w:szCs w:val="22"/>
              </w:rPr>
            </w:pPr>
            <w:r>
              <w:rPr>
                <w:sz w:val="22"/>
                <w:szCs w:val="22"/>
              </w:rPr>
              <w:t>ES</w:t>
            </w:r>
          </w:p>
        </w:tc>
      </w:tr>
      <w:tr w:rsidR="00DA6FB7" w:rsidRPr="0005149F" w14:paraId="379FC006" w14:textId="77777777" w:rsidTr="00DA6FB7">
        <w:trPr>
          <w:trHeight w:val="659"/>
        </w:trPr>
        <w:tc>
          <w:tcPr>
            <w:tcW w:w="551" w:type="dxa"/>
            <w:tcBorders>
              <w:top w:val="single" w:sz="4" w:space="0" w:color="auto"/>
              <w:left w:val="single" w:sz="4" w:space="0" w:color="auto"/>
              <w:bottom w:val="single" w:sz="4" w:space="0" w:color="auto"/>
              <w:right w:val="single" w:sz="4" w:space="0" w:color="auto"/>
            </w:tcBorders>
          </w:tcPr>
          <w:p w14:paraId="18662193" w14:textId="2978B430" w:rsidR="00DA6FB7" w:rsidRPr="008E158B" w:rsidRDefault="00DA6FB7" w:rsidP="00DA6FB7">
            <w:pPr>
              <w:rPr>
                <w:sz w:val="22"/>
                <w:szCs w:val="22"/>
              </w:rPr>
            </w:pPr>
            <w:r>
              <w:rPr>
                <w:sz w:val="22"/>
                <w:szCs w:val="22"/>
              </w:rPr>
              <w:t>43.</w:t>
            </w:r>
          </w:p>
        </w:tc>
        <w:tc>
          <w:tcPr>
            <w:tcW w:w="2705" w:type="dxa"/>
            <w:tcBorders>
              <w:top w:val="single" w:sz="4" w:space="0" w:color="auto"/>
              <w:left w:val="single" w:sz="4" w:space="0" w:color="auto"/>
              <w:bottom w:val="single" w:sz="4" w:space="0" w:color="auto"/>
              <w:right w:val="single" w:sz="4" w:space="0" w:color="auto"/>
            </w:tcBorders>
          </w:tcPr>
          <w:p w14:paraId="2122CC30" w14:textId="26F44ED0"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F00015D" w14:textId="058044EE"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E4121E7" w14:textId="24E10DE4"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3BE81F2" w14:textId="68DEBCD7"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E8BF163" w14:textId="43FF7C37"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9B83FF3" w14:textId="3B4D2A57"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3C7A3714" w14:textId="1A5E15B6" w:rsidR="00DA6FB7" w:rsidRDefault="00DA6FB7" w:rsidP="00DA6FB7">
            <w:pPr>
              <w:jc w:val="right"/>
              <w:rPr>
                <w:sz w:val="22"/>
                <w:szCs w:val="22"/>
              </w:rPr>
            </w:pPr>
            <w:r>
              <w:rPr>
                <w:sz w:val="22"/>
                <w:szCs w:val="22"/>
              </w:rPr>
              <w:t>ES</w:t>
            </w:r>
          </w:p>
        </w:tc>
      </w:tr>
      <w:tr w:rsidR="00DA6FB7" w:rsidRPr="0005149F" w14:paraId="12DA65C3" w14:textId="77777777" w:rsidTr="00DA6FB7">
        <w:trPr>
          <w:trHeight w:val="740"/>
        </w:trPr>
        <w:tc>
          <w:tcPr>
            <w:tcW w:w="551" w:type="dxa"/>
            <w:tcBorders>
              <w:top w:val="single" w:sz="4" w:space="0" w:color="auto"/>
              <w:left w:val="single" w:sz="4" w:space="0" w:color="auto"/>
              <w:bottom w:val="single" w:sz="4" w:space="0" w:color="auto"/>
              <w:right w:val="single" w:sz="4" w:space="0" w:color="auto"/>
            </w:tcBorders>
          </w:tcPr>
          <w:p w14:paraId="394C4715" w14:textId="16A55B59" w:rsidR="00DA6FB7" w:rsidRPr="008E158B" w:rsidRDefault="00DA6FB7" w:rsidP="00DA6FB7">
            <w:pPr>
              <w:rPr>
                <w:sz w:val="22"/>
                <w:szCs w:val="22"/>
              </w:rPr>
            </w:pPr>
            <w:r>
              <w:rPr>
                <w:sz w:val="22"/>
                <w:szCs w:val="22"/>
              </w:rPr>
              <w:t>44.</w:t>
            </w:r>
          </w:p>
        </w:tc>
        <w:tc>
          <w:tcPr>
            <w:tcW w:w="2705" w:type="dxa"/>
            <w:tcBorders>
              <w:top w:val="single" w:sz="4" w:space="0" w:color="auto"/>
              <w:left w:val="single" w:sz="4" w:space="0" w:color="auto"/>
              <w:bottom w:val="single" w:sz="4" w:space="0" w:color="auto"/>
              <w:right w:val="single" w:sz="4" w:space="0" w:color="auto"/>
            </w:tcBorders>
          </w:tcPr>
          <w:p w14:paraId="3E4FC167" w14:textId="2673B33F"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4BB5EEB" w14:textId="3FB04058"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3351052" w14:textId="67A13C3E"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5C00768" w14:textId="2F911348"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2E91718" w14:textId="6B9D7530"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327C64B" w14:textId="12A5AFF2"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7EEE52B" w14:textId="795B93FA" w:rsidR="00DA6FB7" w:rsidRDefault="00DA6FB7" w:rsidP="00DA6FB7">
            <w:pPr>
              <w:jc w:val="right"/>
              <w:rPr>
                <w:sz w:val="22"/>
                <w:szCs w:val="22"/>
              </w:rPr>
            </w:pPr>
            <w:r>
              <w:rPr>
                <w:sz w:val="22"/>
                <w:szCs w:val="22"/>
              </w:rPr>
              <w:t>ES</w:t>
            </w:r>
          </w:p>
        </w:tc>
      </w:tr>
      <w:tr w:rsidR="00DA6FB7" w:rsidRPr="0005149F" w14:paraId="3A54AA71" w14:textId="77777777" w:rsidTr="00DA6FB7">
        <w:trPr>
          <w:trHeight w:val="681"/>
        </w:trPr>
        <w:tc>
          <w:tcPr>
            <w:tcW w:w="551" w:type="dxa"/>
            <w:tcBorders>
              <w:top w:val="single" w:sz="4" w:space="0" w:color="auto"/>
              <w:left w:val="single" w:sz="4" w:space="0" w:color="auto"/>
              <w:bottom w:val="single" w:sz="4" w:space="0" w:color="auto"/>
              <w:right w:val="single" w:sz="4" w:space="0" w:color="auto"/>
            </w:tcBorders>
          </w:tcPr>
          <w:p w14:paraId="44A0AD73" w14:textId="60AE2ADD" w:rsidR="00DA6FB7" w:rsidRPr="008E158B" w:rsidRDefault="00DA6FB7" w:rsidP="00DA6FB7">
            <w:pPr>
              <w:rPr>
                <w:sz w:val="22"/>
                <w:szCs w:val="22"/>
              </w:rPr>
            </w:pPr>
            <w:r>
              <w:rPr>
                <w:sz w:val="22"/>
                <w:szCs w:val="22"/>
              </w:rPr>
              <w:t>45.</w:t>
            </w:r>
          </w:p>
        </w:tc>
        <w:tc>
          <w:tcPr>
            <w:tcW w:w="2705" w:type="dxa"/>
            <w:tcBorders>
              <w:top w:val="single" w:sz="4" w:space="0" w:color="auto"/>
              <w:left w:val="single" w:sz="4" w:space="0" w:color="auto"/>
              <w:bottom w:val="single" w:sz="4" w:space="0" w:color="auto"/>
              <w:right w:val="single" w:sz="4" w:space="0" w:color="auto"/>
            </w:tcBorders>
          </w:tcPr>
          <w:p w14:paraId="632AE95F" w14:textId="5AC193BF"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0047BE21" w14:textId="4F4DDE34"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B559895" w14:textId="7952463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DCB667E" w14:textId="645D415D"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F27DA3E" w14:textId="68A17768"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6EC8113" w14:textId="156EBCD5"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A2075D1" w14:textId="544EE802" w:rsidR="00DA6FB7" w:rsidRDefault="00DA6FB7" w:rsidP="00DA6FB7">
            <w:pPr>
              <w:jc w:val="right"/>
              <w:rPr>
                <w:sz w:val="22"/>
                <w:szCs w:val="22"/>
              </w:rPr>
            </w:pPr>
            <w:r>
              <w:rPr>
                <w:sz w:val="22"/>
                <w:szCs w:val="22"/>
              </w:rPr>
              <w:t>ES</w:t>
            </w:r>
          </w:p>
        </w:tc>
      </w:tr>
      <w:tr w:rsidR="00DA6FB7" w:rsidRPr="0005149F" w14:paraId="54E21D8B" w14:textId="77777777" w:rsidTr="00DA6FB7">
        <w:trPr>
          <w:trHeight w:val="777"/>
        </w:trPr>
        <w:tc>
          <w:tcPr>
            <w:tcW w:w="551" w:type="dxa"/>
            <w:tcBorders>
              <w:top w:val="single" w:sz="4" w:space="0" w:color="auto"/>
              <w:left w:val="single" w:sz="4" w:space="0" w:color="auto"/>
              <w:bottom w:val="single" w:sz="4" w:space="0" w:color="auto"/>
              <w:right w:val="single" w:sz="4" w:space="0" w:color="auto"/>
            </w:tcBorders>
          </w:tcPr>
          <w:p w14:paraId="5FDB7D9B" w14:textId="14AF4FB5" w:rsidR="00DA6FB7" w:rsidRPr="008E158B" w:rsidRDefault="00DA6FB7" w:rsidP="00DA6FB7">
            <w:pPr>
              <w:rPr>
                <w:sz w:val="22"/>
                <w:szCs w:val="22"/>
              </w:rPr>
            </w:pPr>
            <w:r>
              <w:rPr>
                <w:sz w:val="22"/>
                <w:szCs w:val="22"/>
              </w:rPr>
              <w:t>46.</w:t>
            </w:r>
          </w:p>
        </w:tc>
        <w:tc>
          <w:tcPr>
            <w:tcW w:w="2705" w:type="dxa"/>
            <w:tcBorders>
              <w:top w:val="single" w:sz="4" w:space="0" w:color="auto"/>
              <w:left w:val="single" w:sz="4" w:space="0" w:color="auto"/>
              <w:bottom w:val="single" w:sz="4" w:space="0" w:color="auto"/>
              <w:right w:val="single" w:sz="4" w:space="0" w:color="auto"/>
            </w:tcBorders>
          </w:tcPr>
          <w:p w14:paraId="026E822C" w14:textId="72276A24"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48483CF" w14:textId="6D1FE9FA"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AC19463" w14:textId="7C60023E"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F6671ED" w14:textId="0A43106B"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82D9ABE" w14:textId="49D99124"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896386D" w14:textId="3AA1FBBA"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5FF796D" w14:textId="7342ECC1" w:rsidR="00DA6FB7" w:rsidRDefault="00DA6FB7" w:rsidP="00DA6FB7">
            <w:pPr>
              <w:jc w:val="right"/>
              <w:rPr>
                <w:sz w:val="22"/>
                <w:szCs w:val="22"/>
              </w:rPr>
            </w:pPr>
            <w:r>
              <w:rPr>
                <w:sz w:val="22"/>
                <w:szCs w:val="22"/>
              </w:rPr>
              <w:t>ES</w:t>
            </w:r>
          </w:p>
        </w:tc>
      </w:tr>
      <w:tr w:rsidR="00DA6FB7" w:rsidRPr="0005149F" w14:paraId="50400071" w14:textId="77777777" w:rsidTr="00DA6FB7">
        <w:trPr>
          <w:trHeight w:val="689"/>
        </w:trPr>
        <w:tc>
          <w:tcPr>
            <w:tcW w:w="551" w:type="dxa"/>
            <w:tcBorders>
              <w:top w:val="single" w:sz="4" w:space="0" w:color="auto"/>
              <w:left w:val="single" w:sz="4" w:space="0" w:color="auto"/>
              <w:bottom w:val="single" w:sz="4" w:space="0" w:color="auto"/>
              <w:right w:val="single" w:sz="4" w:space="0" w:color="auto"/>
            </w:tcBorders>
          </w:tcPr>
          <w:p w14:paraId="7CCC3FBA" w14:textId="24918A0E" w:rsidR="00DA6FB7" w:rsidRPr="008E158B" w:rsidRDefault="00DA6FB7" w:rsidP="00DA6FB7">
            <w:pPr>
              <w:rPr>
                <w:sz w:val="22"/>
                <w:szCs w:val="22"/>
              </w:rPr>
            </w:pPr>
            <w:r>
              <w:rPr>
                <w:sz w:val="22"/>
                <w:szCs w:val="22"/>
              </w:rPr>
              <w:t>47.</w:t>
            </w:r>
          </w:p>
        </w:tc>
        <w:tc>
          <w:tcPr>
            <w:tcW w:w="2705" w:type="dxa"/>
            <w:tcBorders>
              <w:top w:val="single" w:sz="4" w:space="0" w:color="auto"/>
              <w:left w:val="single" w:sz="4" w:space="0" w:color="auto"/>
              <w:bottom w:val="single" w:sz="4" w:space="0" w:color="auto"/>
              <w:right w:val="single" w:sz="4" w:space="0" w:color="auto"/>
            </w:tcBorders>
          </w:tcPr>
          <w:p w14:paraId="42B5BE21" w14:textId="69818E50"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14BBFB2" w14:textId="2A3D89FA"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205E2FC" w14:textId="15E2F96A"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6E1B6CA" w14:textId="3F8716D3"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6C2E23AB" w14:textId="3C8362C9"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11B517B" w14:textId="17719376"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011A6FC" w14:textId="7B32D28E" w:rsidR="00DA6FB7" w:rsidRDefault="00DA6FB7" w:rsidP="00DA6FB7">
            <w:pPr>
              <w:jc w:val="right"/>
              <w:rPr>
                <w:sz w:val="22"/>
                <w:szCs w:val="22"/>
              </w:rPr>
            </w:pPr>
            <w:r>
              <w:rPr>
                <w:sz w:val="22"/>
                <w:szCs w:val="22"/>
              </w:rPr>
              <w:t>ES</w:t>
            </w:r>
          </w:p>
        </w:tc>
      </w:tr>
      <w:tr w:rsidR="00DA6FB7" w:rsidRPr="0005149F" w14:paraId="3E341D47" w14:textId="77777777" w:rsidTr="00DA6FB7">
        <w:trPr>
          <w:trHeight w:val="771"/>
        </w:trPr>
        <w:tc>
          <w:tcPr>
            <w:tcW w:w="551" w:type="dxa"/>
            <w:tcBorders>
              <w:top w:val="single" w:sz="4" w:space="0" w:color="auto"/>
              <w:left w:val="single" w:sz="4" w:space="0" w:color="auto"/>
              <w:bottom w:val="single" w:sz="4" w:space="0" w:color="auto"/>
              <w:right w:val="single" w:sz="4" w:space="0" w:color="auto"/>
            </w:tcBorders>
          </w:tcPr>
          <w:p w14:paraId="4B256E78" w14:textId="7E69F082" w:rsidR="00DA6FB7" w:rsidRPr="008E158B" w:rsidRDefault="00DA6FB7" w:rsidP="00DA6FB7">
            <w:pPr>
              <w:rPr>
                <w:sz w:val="22"/>
                <w:szCs w:val="22"/>
              </w:rPr>
            </w:pPr>
            <w:r>
              <w:rPr>
                <w:sz w:val="22"/>
                <w:szCs w:val="22"/>
              </w:rPr>
              <w:t>48.</w:t>
            </w:r>
          </w:p>
        </w:tc>
        <w:tc>
          <w:tcPr>
            <w:tcW w:w="2705" w:type="dxa"/>
            <w:tcBorders>
              <w:top w:val="single" w:sz="4" w:space="0" w:color="auto"/>
              <w:left w:val="single" w:sz="4" w:space="0" w:color="auto"/>
              <w:bottom w:val="single" w:sz="4" w:space="0" w:color="auto"/>
              <w:right w:val="single" w:sz="4" w:space="0" w:color="auto"/>
            </w:tcBorders>
          </w:tcPr>
          <w:p w14:paraId="760BC2E3" w14:textId="67C496BB"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C4081BD" w14:textId="7BD77B97"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11BE127E" w14:textId="14AD5322"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3D835A7" w14:textId="585AFBD1"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588F2541" w14:textId="357B712B"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6950370" w14:textId="5BB15C35"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DB1847B" w14:textId="3E2B3213" w:rsidR="00DA6FB7" w:rsidRDefault="00DA6FB7" w:rsidP="00DA6FB7">
            <w:pPr>
              <w:jc w:val="right"/>
              <w:rPr>
                <w:sz w:val="22"/>
                <w:szCs w:val="22"/>
              </w:rPr>
            </w:pPr>
            <w:r>
              <w:rPr>
                <w:sz w:val="22"/>
                <w:szCs w:val="22"/>
              </w:rPr>
              <w:t>ES</w:t>
            </w:r>
          </w:p>
        </w:tc>
      </w:tr>
      <w:tr w:rsidR="00DA6FB7" w:rsidRPr="0005149F" w14:paraId="5195C6FA" w14:textId="77777777" w:rsidTr="00DA6FB7">
        <w:trPr>
          <w:trHeight w:val="696"/>
        </w:trPr>
        <w:tc>
          <w:tcPr>
            <w:tcW w:w="551" w:type="dxa"/>
            <w:tcBorders>
              <w:top w:val="single" w:sz="4" w:space="0" w:color="auto"/>
              <w:left w:val="single" w:sz="4" w:space="0" w:color="auto"/>
              <w:bottom w:val="single" w:sz="4" w:space="0" w:color="auto"/>
              <w:right w:val="single" w:sz="4" w:space="0" w:color="auto"/>
            </w:tcBorders>
          </w:tcPr>
          <w:p w14:paraId="62380F22" w14:textId="413C989F" w:rsidR="00DA6FB7" w:rsidRPr="008E158B" w:rsidRDefault="00DA6FB7" w:rsidP="00DA6FB7">
            <w:pPr>
              <w:rPr>
                <w:sz w:val="22"/>
                <w:szCs w:val="22"/>
              </w:rPr>
            </w:pPr>
            <w:r>
              <w:rPr>
                <w:sz w:val="22"/>
                <w:szCs w:val="22"/>
              </w:rPr>
              <w:t>49.</w:t>
            </w:r>
          </w:p>
        </w:tc>
        <w:tc>
          <w:tcPr>
            <w:tcW w:w="2705" w:type="dxa"/>
            <w:tcBorders>
              <w:top w:val="single" w:sz="4" w:space="0" w:color="auto"/>
              <w:left w:val="single" w:sz="4" w:space="0" w:color="auto"/>
              <w:bottom w:val="single" w:sz="4" w:space="0" w:color="auto"/>
              <w:right w:val="single" w:sz="4" w:space="0" w:color="auto"/>
            </w:tcBorders>
          </w:tcPr>
          <w:p w14:paraId="1BA988B6" w14:textId="2E18BBDA"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1EE5D2C" w14:textId="43E9D00B"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0793D85" w14:textId="7BDF117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639FDAC" w14:textId="37AE9392"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9C5679A" w14:textId="3F60137E"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5248106" w14:textId="63D89F3D"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476833F" w14:textId="0861D888" w:rsidR="00DA6FB7" w:rsidRDefault="00DA6FB7" w:rsidP="00DA6FB7">
            <w:pPr>
              <w:jc w:val="right"/>
              <w:rPr>
                <w:sz w:val="22"/>
                <w:szCs w:val="22"/>
              </w:rPr>
            </w:pPr>
            <w:r>
              <w:rPr>
                <w:sz w:val="22"/>
                <w:szCs w:val="22"/>
              </w:rPr>
              <w:t>ES</w:t>
            </w:r>
          </w:p>
        </w:tc>
      </w:tr>
      <w:tr w:rsidR="00DA6FB7" w:rsidRPr="0005149F" w14:paraId="69C1279D"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457F39F7" w14:textId="4CB7ED18" w:rsidR="00DA6FB7" w:rsidRPr="008E158B" w:rsidRDefault="00DA6FB7" w:rsidP="00DA6FB7">
            <w:pPr>
              <w:rPr>
                <w:sz w:val="22"/>
                <w:szCs w:val="22"/>
              </w:rPr>
            </w:pPr>
            <w:r>
              <w:rPr>
                <w:sz w:val="22"/>
                <w:szCs w:val="22"/>
              </w:rPr>
              <w:t>50.</w:t>
            </w:r>
          </w:p>
        </w:tc>
        <w:tc>
          <w:tcPr>
            <w:tcW w:w="2705" w:type="dxa"/>
            <w:tcBorders>
              <w:top w:val="single" w:sz="4" w:space="0" w:color="auto"/>
              <w:left w:val="single" w:sz="4" w:space="0" w:color="auto"/>
              <w:bottom w:val="single" w:sz="4" w:space="0" w:color="auto"/>
              <w:right w:val="single" w:sz="4" w:space="0" w:color="auto"/>
            </w:tcBorders>
          </w:tcPr>
          <w:p w14:paraId="3CDF9A36" w14:textId="2CBC8611"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92BEF84" w14:textId="576FF78A"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5909C5A" w14:textId="7D786044"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7CB1D23" w14:textId="0E120991"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6298588" w14:textId="6505B2B3"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1F4869F" w14:textId="26A5719E"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CDD8842" w14:textId="34048627" w:rsidR="00DA6FB7" w:rsidRDefault="00DA6FB7" w:rsidP="00DA6FB7">
            <w:pPr>
              <w:jc w:val="right"/>
              <w:rPr>
                <w:sz w:val="22"/>
                <w:szCs w:val="22"/>
              </w:rPr>
            </w:pPr>
            <w:r>
              <w:rPr>
                <w:sz w:val="22"/>
                <w:szCs w:val="22"/>
              </w:rPr>
              <w:t>ES</w:t>
            </w:r>
          </w:p>
        </w:tc>
      </w:tr>
      <w:tr w:rsidR="00DA6FB7" w:rsidRPr="0005149F" w14:paraId="4DD50863"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7CC1BB20" w14:textId="6CCF3286" w:rsidR="00DA6FB7" w:rsidRPr="008E158B" w:rsidRDefault="00DA6FB7" w:rsidP="00DA6FB7">
            <w:pPr>
              <w:rPr>
                <w:sz w:val="22"/>
                <w:szCs w:val="22"/>
              </w:rPr>
            </w:pPr>
            <w:r>
              <w:rPr>
                <w:sz w:val="22"/>
                <w:szCs w:val="22"/>
              </w:rPr>
              <w:lastRenderedPageBreak/>
              <w:t>51.</w:t>
            </w:r>
          </w:p>
        </w:tc>
        <w:tc>
          <w:tcPr>
            <w:tcW w:w="2705" w:type="dxa"/>
            <w:tcBorders>
              <w:top w:val="single" w:sz="4" w:space="0" w:color="auto"/>
              <w:left w:val="single" w:sz="4" w:space="0" w:color="auto"/>
              <w:bottom w:val="single" w:sz="4" w:space="0" w:color="auto"/>
              <w:right w:val="single" w:sz="4" w:space="0" w:color="auto"/>
            </w:tcBorders>
          </w:tcPr>
          <w:p w14:paraId="2F34AAF2" w14:textId="3498C820"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28EDB1C" w14:textId="2630829F" w:rsidR="00DA6FB7" w:rsidRPr="008E158B" w:rsidRDefault="00DA6FB7" w:rsidP="00DA6FB7">
            <w:pPr>
              <w:jc w:val="right"/>
              <w:rPr>
                <w:sz w:val="22"/>
                <w:szCs w:val="22"/>
              </w:rPr>
            </w:pPr>
            <w:r>
              <w:rPr>
                <w:sz w:val="22"/>
                <w:szCs w:val="22"/>
              </w:rPr>
              <w:t>192177</w:t>
            </w:r>
          </w:p>
        </w:tc>
        <w:tc>
          <w:tcPr>
            <w:tcW w:w="850" w:type="dxa"/>
            <w:tcBorders>
              <w:top w:val="single" w:sz="4" w:space="0" w:color="auto"/>
              <w:left w:val="single" w:sz="4" w:space="0" w:color="auto"/>
              <w:bottom w:val="single" w:sz="4" w:space="0" w:color="auto"/>
              <w:right w:val="single" w:sz="4" w:space="0" w:color="auto"/>
            </w:tcBorders>
          </w:tcPr>
          <w:p w14:paraId="0D7888CF" w14:textId="3C8A711D" w:rsidR="00DA6FB7" w:rsidRPr="008E158B"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4251330" w14:textId="28DA4A1A" w:rsidR="00DA6FB7" w:rsidRDefault="00DA6FB7" w:rsidP="00DA6FB7">
            <w:pPr>
              <w:jc w:val="right"/>
              <w:rPr>
                <w:sz w:val="22"/>
                <w:szCs w:val="22"/>
              </w:rPr>
            </w:pPr>
            <w:r>
              <w:rPr>
                <w:sz w:val="22"/>
                <w:szCs w:val="22"/>
              </w:rPr>
              <w:t>124,83</w:t>
            </w:r>
          </w:p>
        </w:tc>
        <w:tc>
          <w:tcPr>
            <w:tcW w:w="1134" w:type="dxa"/>
            <w:tcBorders>
              <w:top w:val="single" w:sz="4" w:space="0" w:color="auto"/>
              <w:left w:val="single" w:sz="4" w:space="0" w:color="auto"/>
              <w:bottom w:val="single" w:sz="4" w:space="0" w:color="auto"/>
              <w:right w:val="single" w:sz="4" w:space="0" w:color="auto"/>
            </w:tcBorders>
          </w:tcPr>
          <w:p w14:paraId="7D5DF5CB" w14:textId="30D6D5C5" w:rsidR="00DA6FB7" w:rsidRPr="008E158B" w:rsidRDefault="00DA6FB7" w:rsidP="00DA6FB7">
            <w:pPr>
              <w:ind w:right="-25" w:hanging="185"/>
              <w:jc w:val="right"/>
              <w:rPr>
                <w:sz w:val="22"/>
                <w:szCs w:val="22"/>
              </w:rPr>
            </w:pPr>
            <w:r>
              <w:rPr>
                <w:sz w:val="22"/>
                <w:szCs w:val="22"/>
              </w:rPr>
              <w:t>124,83</w:t>
            </w:r>
          </w:p>
        </w:tc>
        <w:tc>
          <w:tcPr>
            <w:tcW w:w="992" w:type="dxa"/>
            <w:tcBorders>
              <w:top w:val="single" w:sz="4" w:space="0" w:color="auto"/>
              <w:left w:val="single" w:sz="4" w:space="0" w:color="auto"/>
              <w:bottom w:val="single" w:sz="4" w:space="0" w:color="auto"/>
              <w:right w:val="single" w:sz="4" w:space="0" w:color="auto"/>
            </w:tcBorders>
          </w:tcPr>
          <w:p w14:paraId="18AB7964" w14:textId="16D85522" w:rsidR="00DA6FB7" w:rsidRPr="008E158B" w:rsidRDefault="00DA6FB7" w:rsidP="00DA6FB7">
            <w:pPr>
              <w:ind w:right="-45" w:hanging="141"/>
              <w:jc w:val="right"/>
              <w:rPr>
                <w:sz w:val="22"/>
                <w:szCs w:val="22"/>
              </w:rPr>
            </w:pPr>
            <w:r>
              <w:rPr>
                <w:sz w:val="22"/>
                <w:szCs w:val="22"/>
              </w:rPr>
              <w:t>124,83</w:t>
            </w:r>
          </w:p>
        </w:tc>
        <w:tc>
          <w:tcPr>
            <w:tcW w:w="928" w:type="dxa"/>
            <w:tcBorders>
              <w:top w:val="single" w:sz="4" w:space="0" w:color="auto"/>
              <w:left w:val="single" w:sz="4" w:space="0" w:color="auto"/>
              <w:bottom w:val="single" w:sz="4" w:space="0" w:color="auto"/>
              <w:right w:val="single" w:sz="4" w:space="0" w:color="auto"/>
            </w:tcBorders>
          </w:tcPr>
          <w:p w14:paraId="055CA28F" w14:textId="52801CBB" w:rsidR="00DA6FB7" w:rsidRDefault="00DA6FB7" w:rsidP="00DA6FB7">
            <w:pPr>
              <w:jc w:val="right"/>
              <w:rPr>
                <w:sz w:val="22"/>
                <w:szCs w:val="22"/>
              </w:rPr>
            </w:pPr>
            <w:r>
              <w:rPr>
                <w:sz w:val="22"/>
                <w:szCs w:val="22"/>
              </w:rPr>
              <w:t>ES</w:t>
            </w:r>
          </w:p>
        </w:tc>
      </w:tr>
      <w:tr w:rsidR="00DA6FB7" w:rsidRPr="0005149F" w14:paraId="6E093028"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66812CFD" w14:textId="63D2307E" w:rsidR="00DA6FB7" w:rsidRDefault="00DA6FB7" w:rsidP="00DA6FB7">
            <w:pPr>
              <w:rPr>
                <w:sz w:val="22"/>
                <w:szCs w:val="22"/>
              </w:rPr>
            </w:pPr>
            <w:r>
              <w:rPr>
                <w:sz w:val="22"/>
                <w:szCs w:val="22"/>
              </w:rPr>
              <w:t>52.</w:t>
            </w:r>
          </w:p>
        </w:tc>
        <w:tc>
          <w:tcPr>
            <w:tcW w:w="2705" w:type="dxa"/>
            <w:tcBorders>
              <w:top w:val="single" w:sz="4" w:space="0" w:color="auto"/>
              <w:left w:val="single" w:sz="4" w:space="0" w:color="auto"/>
              <w:bottom w:val="single" w:sz="4" w:space="0" w:color="auto"/>
              <w:right w:val="single" w:sz="4" w:space="0" w:color="auto"/>
            </w:tcBorders>
          </w:tcPr>
          <w:p w14:paraId="04A7C885" w14:textId="30EA5E7B"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3C44B4B" w14:textId="2A376070"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C893FD6" w14:textId="297B74A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862A214" w14:textId="00377EA5"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AF0889F" w14:textId="6C022E18"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8B60DD0" w14:textId="2AAF4ABA"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B3C9411" w14:textId="21D29B1D" w:rsidR="00DA6FB7" w:rsidRDefault="00DA6FB7" w:rsidP="00DA6FB7">
            <w:pPr>
              <w:jc w:val="right"/>
              <w:rPr>
                <w:sz w:val="22"/>
                <w:szCs w:val="22"/>
              </w:rPr>
            </w:pPr>
            <w:r>
              <w:rPr>
                <w:sz w:val="22"/>
                <w:szCs w:val="22"/>
              </w:rPr>
              <w:t>ES</w:t>
            </w:r>
          </w:p>
        </w:tc>
      </w:tr>
      <w:tr w:rsidR="00DA6FB7" w:rsidRPr="0005149F" w14:paraId="3377914E"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10A41B5B" w14:textId="119B4EAF" w:rsidR="00DA6FB7" w:rsidRDefault="00DA6FB7" w:rsidP="00DA6FB7">
            <w:pPr>
              <w:rPr>
                <w:sz w:val="22"/>
                <w:szCs w:val="22"/>
              </w:rPr>
            </w:pPr>
            <w:r>
              <w:rPr>
                <w:sz w:val="22"/>
                <w:szCs w:val="22"/>
              </w:rPr>
              <w:t>53.</w:t>
            </w:r>
          </w:p>
        </w:tc>
        <w:tc>
          <w:tcPr>
            <w:tcW w:w="2705" w:type="dxa"/>
            <w:tcBorders>
              <w:top w:val="single" w:sz="4" w:space="0" w:color="auto"/>
              <w:left w:val="single" w:sz="4" w:space="0" w:color="auto"/>
              <w:bottom w:val="single" w:sz="4" w:space="0" w:color="auto"/>
              <w:right w:val="single" w:sz="4" w:space="0" w:color="auto"/>
            </w:tcBorders>
          </w:tcPr>
          <w:p w14:paraId="02BA3EB7" w14:textId="27955D56"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E049EFD" w14:textId="282A6FC1"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25425B4" w14:textId="7F0E0BD6"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1375A6A" w14:textId="58E910F1"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39436D3" w14:textId="003BE5AA"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8081DD6" w14:textId="14E664C1"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A6D703C" w14:textId="65B40A38" w:rsidR="00DA6FB7" w:rsidRDefault="00DA6FB7" w:rsidP="00DA6FB7">
            <w:pPr>
              <w:jc w:val="right"/>
              <w:rPr>
                <w:sz w:val="22"/>
                <w:szCs w:val="22"/>
              </w:rPr>
            </w:pPr>
            <w:r>
              <w:rPr>
                <w:sz w:val="22"/>
                <w:szCs w:val="22"/>
              </w:rPr>
              <w:t>ES</w:t>
            </w:r>
          </w:p>
        </w:tc>
      </w:tr>
      <w:tr w:rsidR="00DA6FB7" w:rsidRPr="0005149F" w14:paraId="3E8E21A2"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505DFE4D" w14:textId="0E263B30" w:rsidR="00DA6FB7" w:rsidRDefault="00DA6FB7" w:rsidP="00DA6FB7">
            <w:pPr>
              <w:rPr>
                <w:sz w:val="22"/>
                <w:szCs w:val="22"/>
              </w:rPr>
            </w:pPr>
            <w:r>
              <w:rPr>
                <w:sz w:val="22"/>
                <w:szCs w:val="22"/>
              </w:rPr>
              <w:t>54.</w:t>
            </w:r>
          </w:p>
        </w:tc>
        <w:tc>
          <w:tcPr>
            <w:tcW w:w="2705" w:type="dxa"/>
            <w:tcBorders>
              <w:top w:val="single" w:sz="4" w:space="0" w:color="auto"/>
              <w:left w:val="single" w:sz="4" w:space="0" w:color="auto"/>
              <w:bottom w:val="single" w:sz="4" w:space="0" w:color="auto"/>
              <w:right w:val="single" w:sz="4" w:space="0" w:color="auto"/>
            </w:tcBorders>
          </w:tcPr>
          <w:p w14:paraId="40F1BF17" w14:textId="46F8E0D7"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53CBD82" w14:textId="54D663A2"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63EEA22" w14:textId="3FB91B4A"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6A90640" w14:textId="3B58ACC4"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5D618E4E" w14:textId="53E8AE99"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29D2400" w14:textId="207F03CB"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17AC96C" w14:textId="43C13EEA" w:rsidR="00DA6FB7" w:rsidRDefault="00DA6FB7" w:rsidP="00DA6FB7">
            <w:pPr>
              <w:jc w:val="right"/>
              <w:rPr>
                <w:sz w:val="22"/>
                <w:szCs w:val="22"/>
              </w:rPr>
            </w:pPr>
            <w:r>
              <w:rPr>
                <w:sz w:val="22"/>
                <w:szCs w:val="22"/>
              </w:rPr>
              <w:t>ES</w:t>
            </w:r>
          </w:p>
        </w:tc>
      </w:tr>
      <w:tr w:rsidR="00DA6FB7" w:rsidRPr="0005149F" w14:paraId="75C6A4D6"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46112AF1" w14:textId="6BB948F9" w:rsidR="00DA6FB7" w:rsidRDefault="00DA6FB7" w:rsidP="00DA6FB7">
            <w:pPr>
              <w:rPr>
                <w:sz w:val="22"/>
                <w:szCs w:val="22"/>
              </w:rPr>
            </w:pPr>
            <w:r>
              <w:rPr>
                <w:sz w:val="22"/>
                <w:szCs w:val="22"/>
              </w:rPr>
              <w:t>55.</w:t>
            </w:r>
          </w:p>
        </w:tc>
        <w:tc>
          <w:tcPr>
            <w:tcW w:w="2705" w:type="dxa"/>
            <w:tcBorders>
              <w:top w:val="single" w:sz="4" w:space="0" w:color="auto"/>
              <w:left w:val="single" w:sz="4" w:space="0" w:color="auto"/>
              <w:bottom w:val="single" w:sz="4" w:space="0" w:color="auto"/>
              <w:right w:val="single" w:sz="4" w:space="0" w:color="auto"/>
            </w:tcBorders>
          </w:tcPr>
          <w:p w14:paraId="1BA94109" w14:textId="67976B60"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730B5CF" w14:textId="36FF2FF2"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2BBA13D" w14:textId="76DF2A3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3256F3C" w14:textId="6A641909"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E2934FA" w14:textId="1D215500"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DE22F09" w14:textId="22C6959A"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93372C3" w14:textId="3765FC0E" w:rsidR="00DA6FB7" w:rsidRDefault="00DA6FB7" w:rsidP="00DA6FB7">
            <w:pPr>
              <w:jc w:val="right"/>
              <w:rPr>
                <w:sz w:val="22"/>
                <w:szCs w:val="22"/>
              </w:rPr>
            </w:pPr>
            <w:r>
              <w:rPr>
                <w:sz w:val="22"/>
                <w:szCs w:val="22"/>
              </w:rPr>
              <w:t>ES</w:t>
            </w:r>
          </w:p>
        </w:tc>
      </w:tr>
      <w:tr w:rsidR="00DA6FB7" w:rsidRPr="0005149F" w14:paraId="688CD4B0"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2B995CB4" w14:textId="3E315C90" w:rsidR="00DA6FB7" w:rsidRDefault="00DA6FB7" w:rsidP="00DA6FB7">
            <w:pPr>
              <w:rPr>
                <w:sz w:val="22"/>
                <w:szCs w:val="22"/>
              </w:rPr>
            </w:pPr>
            <w:r>
              <w:rPr>
                <w:sz w:val="22"/>
                <w:szCs w:val="22"/>
              </w:rPr>
              <w:t>56.</w:t>
            </w:r>
          </w:p>
        </w:tc>
        <w:tc>
          <w:tcPr>
            <w:tcW w:w="2705" w:type="dxa"/>
            <w:tcBorders>
              <w:top w:val="single" w:sz="4" w:space="0" w:color="auto"/>
              <w:left w:val="single" w:sz="4" w:space="0" w:color="auto"/>
              <w:bottom w:val="single" w:sz="4" w:space="0" w:color="auto"/>
              <w:right w:val="single" w:sz="4" w:space="0" w:color="auto"/>
            </w:tcBorders>
          </w:tcPr>
          <w:p w14:paraId="35863A49" w14:textId="5E836705"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7976D4A3" w14:textId="72142506"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EC8746A" w14:textId="09DD3AD7"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B26E272" w14:textId="0726EDB3"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DCA0462" w14:textId="7B79AA37"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A16FCB1" w14:textId="0583F70C"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EE8EB05" w14:textId="32A92C9A" w:rsidR="00DA6FB7" w:rsidRDefault="00DA6FB7" w:rsidP="00DA6FB7">
            <w:pPr>
              <w:jc w:val="right"/>
              <w:rPr>
                <w:sz w:val="22"/>
                <w:szCs w:val="22"/>
              </w:rPr>
            </w:pPr>
            <w:r>
              <w:rPr>
                <w:sz w:val="22"/>
                <w:szCs w:val="22"/>
              </w:rPr>
              <w:t>ES</w:t>
            </w:r>
          </w:p>
        </w:tc>
      </w:tr>
      <w:tr w:rsidR="00DA6FB7" w:rsidRPr="0005149F" w14:paraId="1096CF24"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2979E8A7" w14:textId="06B8CD91" w:rsidR="00DA6FB7" w:rsidRDefault="00DA6FB7" w:rsidP="00DA6FB7">
            <w:pPr>
              <w:rPr>
                <w:sz w:val="22"/>
                <w:szCs w:val="22"/>
              </w:rPr>
            </w:pPr>
            <w:r>
              <w:rPr>
                <w:sz w:val="22"/>
                <w:szCs w:val="22"/>
              </w:rPr>
              <w:t>57.</w:t>
            </w:r>
          </w:p>
        </w:tc>
        <w:tc>
          <w:tcPr>
            <w:tcW w:w="2705" w:type="dxa"/>
            <w:tcBorders>
              <w:top w:val="single" w:sz="4" w:space="0" w:color="auto"/>
              <w:left w:val="single" w:sz="4" w:space="0" w:color="auto"/>
              <w:bottom w:val="single" w:sz="4" w:space="0" w:color="auto"/>
              <w:right w:val="single" w:sz="4" w:space="0" w:color="auto"/>
            </w:tcBorders>
          </w:tcPr>
          <w:p w14:paraId="44DF19F9" w14:textId="1F20CDFD"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DF42DFD" w14:textId="488B25AC"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B951627" w14:textId="1D310B42"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17FCECF" w14:textId="7D89994C"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F2D793F" w14:textId="22CAECE6"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E913982" w14:textId="5DEF09CC"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4580A7B" w14:textId="3657B392" w:rsidR="00DA6FB7" w:rsidRDefault="00DA6FB7" w:rsidP="00DA6FB7">
            <w:pPr>
              <w:jc w:val="right"/>
              <w:rPr>
                <w:sz w:val="22"/>
                <w:szCs w:val="22"/>
              </w:rPr>
            </w:pPr>
            <w:r>
              <w:rPr>
                <w:sz w:val="22"/>
                <w:szCs w:val="22"/>
              </w:rPr>
              <w:t>ES</w:t>
            </w:r>
          </w:p>
        </w:tc>
      </w:tr>
      <w:tr w:rsidR="00DA6FB7" w:rsidRPr="0005149F" w14:paraId="117FFAB7"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2C385751" w14:textId="7AB2F190" w:rsidR="00DA6FB7" w:rsidRDefault="00DA6FB7" w:rsidP="00DA6FB7">
            <w:pPr>
              <w:rPr>
                <w:sz w:val="22"/>
                <w:szCs w:val="22"/>
              </w:rPr>
            </w:pPr>
            <w:r>
              <w:rPr>
                <w:sz w:val="22"/>
                <w:szCs w:val="22"/>
              </w:rPr>
              <w:t>58.</w:t>
            </w:r>
          </w:p>
        </w:tc>
        <w:tc>
          <w:tcPr>
            <w:tcW w:w="2705" w:type="dxa"/>
            <w:tcBorders>
              <w:top w:val="single" w:sz="4" w:space="0" w:color="auto"/>
              <w:left w:val="single" w:sz="4" w:space="0" w:color="auto"/>
              <w:bottom w:val="single" w:sz="4" w:space="0" w:color="auto"/>
              <w:right w:val="single" w:sz="4" w:space="0" w:color="auto"/>
            </w:tcBorders>
          </w:tcPr>
          <w:p w14:paraId="087A7B32" w14:textId="5D90C76C"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DD4EC8D" w14:textId="163F5CD8"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C83D0B0" w14:textId="17D97F72"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7E9C640" w14:textId="0DFAFC01"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5E678F0B" w14:textId="70A25FB1"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5E77455" w14:textId="203E0562"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B66CAD3" w14:textId="066152A7" w:rsidR="00DA6FB7" w:rsidRDefault="00DA6FB7" w:rsidP="00DA6FB7">
            <w:pPr>
              <w:jc w:val="right"/>
              <w:rPr>
                <w:sz w:val="22"/>
                <w:szCs w:val="22"/>
              </w:rPr>
            </w:pPr>
            <w:r>
              <w:rPr>
                <w:sz w:val="22"/>
                <w:szCs w:val="22"/>
              </w:rPr>
              <w:t>ES</w:t>
            </w:r>
          </w:p>
        </w:tc>
      </w:tr>
      <w:tr w:rsidR="00DA6FB7" w:rsidRPr="0005149F" w14:paraId="27A52EF1"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5E27CB56" w14:textId="3DEA22DD" w:rsidR="00DA6FB7" w:rsidRDefault="00DA6FB7" w:rsidP="00DA6FB7">
            <w:pPr>
              <w:rPr>
                <w:sz w:val="22"/>
                <w:szCs w:val="22"/>
              </w:rPr>
            </w:pPr>
            <w:r>
              <w:rPr>
                <w:sz w:val="22"/>
                <w:szCs w:val="22"/>
              </w:rPr>
              <w:t>59.</w:t>
            </w:r>
          </w:p>
        </w:tc>
        <w:tc>
          <w:tcPr>
            <w:tcW w:w="2705" w:type="dxa"/>
            <w:tcBorders>
              <w:top w:val="single" w:sz="4" w:space="0" w:color="auto"/>
              <w:left w:val="single" w:sz="4" w:space="0" w:color="auto"/>
              <w:bottom w:val="single" w:sz="4" w:space="0" w:color="auto"/>
              <w:right w:val="single" w:sz="4" w:space="0" w:color="auto"/>
            </w:tcBorders>
          </w:tcPr>
          <w:p w14:paraId="37B0812D" w14:textId="5EAC802C"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09587A83" w14:textId="1ABDF7F8"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2609AEE" w14:textId="04DEB2B9"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F245DCC" w14:textId="6E7B1D93"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612F43EF" w14:textId="042A7D5A"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6D4E0628" w14:textId="6D179D5D"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54F20AB" w14:textId="3DFCF76A" w:rsidR="00DA6FB7" w:rsidRDefault="00DA6FB7" w:rsidP="00DA6FB7">
            <w:pPr>
              <w:jc w:val="right"/>
              <w:rPr>
                <w:sz w:val="22"/>
                <w:szCs w:val="22"/>
              </w:rPr>
            </w:pPr>
            <w:r>
              <w:rPr>
                <w:sz w:val="22"/>
                <w:szCs w:val="22"/>
              </w:rPr>
              <w:t>ES</w:t>
            </w:r>
          </w:p>
        </w:tc>
      </w:tr>
      <w:tr w:rsidR="00DA6FB7" w:rsidRPr="0005149F" w14:paraId="331BF6AE"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4548D01E" w14:textId="5A48545F" w:rsidR="00DA6FB7" w:rsidRDefault="00DA6FB7" w:rsidP="00DA6FB7">
            <w:pPr>
              <w:rPr>
                <w:sz w:val="22"/>
                <w:szCs w:val="22"/>
              </w:rPr>
            </w:pPr>
            <w:r>
              <w:rPr>
                <w:sz w:val="22"/>
                <w:szCs w:val="22"/>
              </w:rPr>
              <w:t>60.</w:t>
            </w:r>
          </w:p>
        </w:tc>
        <w:tc>
          <w:tcPr>
            <w:tcW w:w="2705" w:type="dxa"/>
            <w:tcBorders>
              <w:top w:val="single" w:sz="4" w:space="0" w:color="auto"/>
              <w:left w:val="single" w:sz="4" w:space="0" w:color="auto"/>
              <w:bottom w:val="single" w:sz="4" w:space="0" w:color="auto"/>
              <w:right w:val="single" w:sz="4" w:space="0" w:color="auto"/>
            </w:tcBorders>
          </w:tcPr>
          <w:p w14:paraId="1564EBE3" w14:textId="2CAC7673"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BBA26E6" w14:textId="6F48E48E"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F7331AE" w14:textId="5A750010"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14597CF" w14:textId="559055FB"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5DDB17E" w14:textId="1D3F54CE"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4EF320C" w14:textId="21A5156A"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75FD930" w14:textId="55334E49" w:rsidR="00DA6FB7" w:rsidRDefault="00DA6FB7" w:rsidP="00DA6FB7">
            <w:pPr>
              <w:jc w:val="right"/>
              <w:rPr>
                <w:sz w:val="22"/>
                <w:szCs w:val="22"/>
              </w:rPr>
            </w:pPr>
            <w:r>
              <w:rPr>
                <w:sz w:val="22"/>
                <w:szCs w:val="22"/>
              </w:rPr>
              <w:t>ES</w:t>
            </w:r>
          </w:p>
        </w:tc>
      </w:tr>
      <w:tr w:rsidR="00DA6FB7" w:rsidRPr="0005149F" w14:paraId="3C2F2269"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7566CD58" w14:textId="23D9A36B" w:rsidR="00DA6FB7" w:rsidRDefault="00DA6FB7" w:rsidP="00DA6FB7">
            <w:pPr>
              <w:rPr>
                <w:sz w:val="22"/>
                <w:szCs w:val="22"/>
              </w:rPr>
            </w:pPr>
            <w:r>
              <w:rPr>
                <w:sz w:val="22"/>
                <w:szCs w:val="22"/>
              </w:rPr>
              <w:t>61.</w:t>
            </w:r>
          </w:p>
        </w:tc>
        <w:tc>
          <w:tcPr>
            <w:tcW w:w="2705" w:type="dxa"/>
            <w:tcBorders>
              <w:top w:val="single" w:sz="4" w:space="0" w:color="auto"/>
              <w:left w:val="single" w:sz="4" w:space="0" w:color="auto"/>
              <w:bottom w:val="single" w:sz="4" w:space="0" w:color="auto"/>
              <w:right w:val="single" w:sz="4" w:space="0" w:color="auto"/>
            </w:tcBorders>
          </w:tcPr>
          <w:p w14:paraId="03E0958B" w14:textId="2C4F2B00"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9D5B09D" w14:textId="743168BA"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5E55CEF" w14:textId="268B9D96"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B2B3E39" w14:textId="55293A44"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4FF0538" w14:textId="29AD1414"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6782092" w14:textId="6FE800C7"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98631BE" w14:textId="3272D75E" w:rsidR="00DA6FB7" w:rsidRDefault="00DA6FB7" w:rsidP="00DA6FB7">
            <w:pPr>
              <w:jc w:val="right"/>
              <w:rPr>
                <w:sz w:val="22"/>
                <w:szCs w:val="22"/>
              </w:rPr>
            </w:pPr>
            <w:r>
              <w:rPr>
                <w:sz w:val="22"/>
                <w:szCs w:val="22"/>
              </w:rPr>
              <w:t>ES</w:t>
            </w:r>
          </w:p>
        </w:tc>
      </w:tr>
      <w:tr w:rsidR="00DA6FB7" w:rsidRPr="0005149F" w14:paraId="1B1A79AE"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3267ED56" w14:textId="6F5F10B7" w:rsidR="00DA6FB7" w:rsidRDefault="00DA6FB7" w:rsidP="00DA6FB7">
            <w:pPr>
              <w:rPr>
                <w:sz w:val="22"/>
                <w:szCs w:val="22"/>
              </w:rPr>
            </w:pPr>
            <w:r>
              <w:rPr>
                <w:sz w:val="22"/>
                <w:szCs w:val="22"/>
              </w:rPr>
              <w:t>62.</w:t>
            </w:r>
          </w:p>
        </w:tc>
        <w:tc>
          <w:tcPr>
            <w:tcW w:w="2705" w:type="dxa"/>
            <w:tcBorders>
              <w:top w:val="single" w:sz="4" w:space="0" w:color="auto"/>
              <w:left w:val="single" w:sz="4" w:space="0" w:color="auto"/>
              <w:bottom w:val="single" w:sz="4" w:space="0" w:color="auto"/>
              <w:right w:val="single" w:sz="4" w:space="0" w:color="auto"/>
            </w:tcBorders>
          </w:tcPr>
          <w:p w14:paraId="5808CDEA" w14:textId="7ABCFB66"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4D06365" w14:textId="3F05787B"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9820E48" w14:textId="4FEBED69"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D6AABE8" w14:textId="28FFB01C"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051D5A0" w14:textId="7413E947"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E7D15CB" w14:textId="3AE93118"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FB9EF33" w14:textId="1F0D3991" w:rsidR="00DA6FB7" w:rsidRDefault="00DA6FB7" w:rsidP="00DA6FB7">
            <w:pPr>
              <w:jc w:val="right"/>
              <w:rPr>
                <w:sz w:val="22"/>
                <w:szCs w:val="22"/>
              </w:rPr>
            </w:pPr>
            <w:r>
              <w:rPr>
                <w:sz w:val="22"/>
                <w:szCs w:val="22"/>
              </w:rPr>
              <w:t>ES</w:t>
            </w:r>
          </w:p>
        </w:tc>
      </w:tr>
      <w:tr w:rsidR="00DA6FB7" w:rsidRPr="0005149F" w14:paraId="3EB7B318"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33A9A36C" w14:textId="2D113C4F" w:rsidR="00DA6FB7" w:rsidRDefault="00DA6FB7" w:rsidP="00DA6FB7">
            <w:pPr>
              <w:rPr>
                <w:sz w:val="22"/>
                <w:szCs w:val="22"/>
              </w:rPr>
            </w:pPr>
            <w:r>
              <w:rPr>
                <w:sz w:val="22"/>
                <w:szCs w:val="22"/>
              </w:rPr>
              <w:t>63.</w:t>
            </w:r>
          </w:p>
        </w:tc>
        <w:tc>
          <w:tcPr>
            <w:tcW w:w="2705" w:type="dxa"/>
            <w:tcBorders>
              <w:top w:val="single" w:sz="4" w:space="0" w:color="auto"/>
              <w:left w:val="single" w:sz="4" w:space="0" w:color="auto"/>
              <w:bottom w:val="single" w:sz="4" w:space="0" w:color="auto"/>
              <w:right w:val="single" w:sz="4" w:space="0" w:color="auto"/>
            </w:tcBorders>
          </w:tcPr>
          <w:p w14:paraId="0DEF4878" w14:textId="59662CF7"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FBBDC17" w14:textId="3FD7EFE6"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4F7368C" w14:textId="5A1B212C"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AF46AAF" w14:textId="5DD46DEC"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DAD7C89" w14:textId="3989E7E0"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38F801F" w14:textId="7A9160DA"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3332CB8D" w14:textId="363D7B4A" w:rsidR="00DA6FB7" w:rsidRDefault="00DA6FB7" w:rsidP="00DA6FB7">
            <w:pPr>
              <w:jc w:val="right"/>
              <w:rPr>
                <w:sz w:val="22"/>
                <w:szCs w:val="22"/>
              </w:rPr>
            </w:pPr>
            <w:r>
              <w:rPr>
                <w:sz w:val="22"/>
                <w:szCs w:val="22"/>
              </w:rPr>
              <w:t>ES</w:t>
            </w:r>
          </w:p>
        </w:tc>
      </w:tr>
      <w:tr w:rsidR="00DA6FB7" w:rsidRPr="0005149F" w14:paraId="082E5AAA" w14:textId="77777777" w:rsidTr="00DA6FB7">
        <w:trPr>
          <w:trHeight w:val="635"/>
        </w:trPr>
        <w:tc>
          <w:tcPr>
            <w:tcW w:w="551" w:type="dxa"/>
            <w:tcBorders>
              <w:top w:val="single" w:sz="4" w:space="0" w:color="auto"/>
              <w:left w:val="single" w:sz="4" w:space="0" w:color="auto"/>
              <w:bottom w:val="single" w:sz="4" w:space="0" w:color="auto"/>
              <w:right w:val="single" w:sz="4" w:space="0" w:color="auto"/>
            </w:tcBorders>
          </w:tcPr>
          <w:p w14:paraId="6760CB93" w14:textId="0943780C" w:rsidR="00DA6FB7" w:rsidRDefault="00DA6FB7" w:rsidP="00DA6FB7">
            <w:pPr>
              <w:rPr>
                <w:sz w:val="22"/>
                <w:szCs w:val="22"/>
              </w:rPr>
            </w:pPr>
            <w:r>
              <w:rPr>
                <w:sz w:val="22"/>
                <w:szCs w:val="22"/>
              </w:rPr>
              <w:t>64.</w:t>
            </w:r>
          </w:p>
        </w:tc>
        <w:tc>
          <w:tcPr>
            <w:tcW w:w="2705" w:type="dxa"/>
            <w:tcBorders>
              <w:top w:val="single" w:sz="4" w:space="0" w:color="auto"/>
              <w:left w:val="single" w:sz="4" w:space="0" w:color="auto"/>
              <w:bottom w:val="single" w:sz="4" w:space="0" w:color="auto"/>
              <w:right w:val="single" w:sz="4" w:space="0" w:color="auto"/>
            </w:tcBorders>
          </w:tcPr>
          <w:p w14:paraId="076EC70F" w14:textId="45D0C955"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FD73934" w14:textId="62434925"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EBA66EB" w14:textId="4A5A0661"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00B15D9" w14:textId="7AB38D54"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1451DC75" w14:textId="5541C467"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38337F1" w14:textId="57188B0B"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C05DE4E" w14:textId="639B06DA" w:rsidR="00DA6FB7" w:rsidRDefault="00DA6FB7" w:rsidP="00DA6FB7">
            <w:pPr>
              <w:jc w:val="right"/>
              <w:rPr>
                <w:sz w:val="22"/>
                <w:szCs w:val="22"/>
              </w:rPr>
            </w:pPr>
            <w:r>
              <w:rPr>
                <w:sz w:val="22"/>
                <w:szCs w:val="22"/>
              </w:rPr>
              <w:t>ES</w:t>
            </w:r>
          </w:p>
        </w:tc>
      </w:tr>
      <w:tr w:rsidR="00DA6FB7" w:rsidRPr="0005149F" w14:paraId="2CCB2924"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5B4812A7" w14:textId="7C611390" w:rsidR="00DA6FB7" w:rsidRDefault="00DA6FB7" w:rsidP="00DA6FB7">
            <w:pPr>
              <w:rPr>
                <w:sz w:val="22"/>
                <w:szCs w:val="22"/>
              </w:rPr>
            </w:pPr>
            <w:r>
              <w:rPr>
                <w:sz w:val="22"/>
                <w:szCs w:val="22"/>
              </w:rPr>
              <w:t>65.</w:t>
            </w:r>
          </w:p>
        </w:tc>
        <w:tc>
          <w:tcPr>
            <w:tcW w:w="2705" w:type="dxa"/>
            <w:tcBorders>
              <w:top w:val="single" w:sz="4" w:space="0" w:color="auto"/>
              <w:left w:val="single" w:sz="4" w:space="0" w:color="auto"/>
              <w:bottom w:val="single" w:sz="4" w:space="0" w:color="auto"/>
              <w:right w:val="single" w:sz="4" w:space="0" w:color="auto"/>
            </w:tcBorders>
          </w:tcPr>
          <w:p w14:paraId="7700888D" w14:textId="4D62BB93"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A837B09" w14:textId="5FC2E332"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114052D" w14:textId="5292EB7A"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8176153" w14:textId="696079E4"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3FD55B1" w14:textId="3531001D"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8CD250B" w14:textId="33DE1BAC"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112E43F" w14:textId="6AD865BB" w:rsidR="00DA6FB7" w:rsidRDefault="00DA6FB7" w:rsidP="00DA6FB7">
            <w:pPr>
              <w:jc w:val="right"/>
              <w:rPr>
                <w:sz w:val="22"/>
                <w:szCs w:val="22"/>
              </w:rPr>
            </w:pPr>
            <w:r>
              <w:rPr>
                <w:sz w:val="22"/>
                <w:szCs w:val="22"/>
              </w:rPr>
              <w:t>ES</w:t>
            </w:r>
          </w:p>
        </w:tc>
      </w:tr>
      <w:tr w:rsidR="00DA6FB7" w:rsidRPr="0005149F" w14:paraId="1D2E1058"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61860CF6" w14:textId="333865C9" w:rsidR="00DA6FB7" w:rsidRDefault="00DA6FB7" w:rsidP="00DA6FB7">
            <w:pPr>
              <w:rPr>
                <w:sz w:val="22"/>
                <w:szCs w:val="22"/>
              </w:rPr>
            </w:pPr>
            <w:r>
              <w:rPr>
                <w:sz w:val="22"/>
                <w:szCs w:val="22"/>
              </w:rPr>
              <w:t>66.</w:t>
            </w:r>
          </w:p>
        </w:tc>
        <w:tc>
          <w:tcPr>
            <w:tcW w:w="2705" w:type="dxa"/>
            <w:tcBorders>
              <w:top w:val="single" w:sz="4" w:space="0" w:color="auto"/>
              <w:left w:val="single" w:sz="4" w:space="0" w:color="auto"/>
              <w:bottom w:val="single" w:sz="4" w:space="0" w:color="auto"/>
              <w:right w:val="single" w:sz="4" w:space="0" w:color="auto"/>
            </w:tcBorders>
          </w:tcPr>
          <w:p w14:paraId="6EAC27E2" w14:textId="33FDF0DA"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D83063B" w14:textId="300D9B56"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692EC77" w14:textId="150CF84E"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D863B57" w14:textId="2D9E7572"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19F5598" w14:textId="330C573A"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8A36BA7" w14:textId="7B7B2A7A"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065D1CA" w14:textId="3F19856E" w:rsidR="00DA6FB7" w:rsidRDefault="00DA6FB7" w:rsidP="00DA6FB7">
            <w:pPr>
              <w:jc w:val="right"/>
              <w:rPr>
                <w:sz w:val="22"/>
                <w:szCs w:val="22"/>
              </w:rPr>
            </w:pPr>
            <w:r>
              <w:rPr>
                <w:sz w:val="22"/>
                <w:szCs w:val="22"/>
              </w:rPr>
              <w:t>ES</w:t>
            </w:r>
          </w:p>
        </w:tc>
      </w:tr>
      <w:tr w:rsidR="00DA6FB7" w:rsidRPr="0005149F" w14:paraId="605B11CD"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412B97C7" w14:textId="15A5AE35" w:rsidR="00DA6FB7" w:rsidRDefault="00DA6FB7" w:rsidP="00DA6FB7">
            <w:pPr>
              <w:rPr>
                <w:sz w:val="22"/>
                <w:szCs w:val="22"/>
              </w:rPr>
            </w:pPr>
            <w:r>
              <w:rPr>
                <w:sz w:val="22"/>
                <w:szCs w:val="22"/>
              </w:rPr>
              <w:t>67.</w:t>
            </w:r>
          </w:p>
        </w:tc>
        <w:tc>
          <w:tcPr>
            <w:tcW w:w="2705" w:type="dxa"/>
            <w:tcBorders>
              <w:top w:val="single" w:sz="4" w:space="0" w:color="auto"/>
              <w:left w:val="single" w:sz="4" w:space="0" w:color="auto"/>
              <w:bottom w:val="single" w:sz="4" w:space="0" w:color="auto"/>
              <w:right w:val="single" w:sz="4" w:space="0" w:color="auto"/>
            </w:tcBorders>
          </w:tcPr>
          <w:p w14:paraId="406A75F9" w14:textId="51209138"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F3CB2A3" w14:textId="696FFD63"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69E079B" w14:textId="0858BC53"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796B0D4" w14:textId="4F3D6B35"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B0AA7F5" w14:textId="0246ACCB"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2DA2DE7" w14:textId="6C5FA7BC"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371FF732" w14:textId="2CB2B5C9" w:rsidR="00DA6FB7" w:rsidRDefault="00DA6FB7" w:rsidP="00DA6FB7">
            <w:pPr>
              <w:jc w:val="right"/>
              <w:rPr>
                <w:sz w:val="22"/>
                <w:szCs w:val="22"/>
              </w:rPr>
            </w:pPr>
            <w:r>
              <w:rPr>
                <w:sz w:val="22"/>
                <w:szCs w:val="22"/>
              </w:rPr>
              <w:t>ES</w:t>
            </w:r>
          </w:p>
        </w:tc>
      </w:tr>
      <w:tr w:rsidR="00DA6FB7" w:rsidRPr="0005149F" w14:paraId="401A3A12"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7B28D869" w14:textId="1018E719" w:rsidR="00DA6FB7" w:rsidRDefault="00DA6FB7" w:rsidP="00DA6FB7">
            <w:pPr>
              <w:rPr>
                <w:sz w:val="22"/>
                <w:szCs w:val="22"/>
              </w:rPr>
            </w:pPr>
            <w:r>
              <w:rPr>
                <w:sz w:val="22"/>
                <w:szCs w:val="22"/>
              </w:rPr>
              <w:t>68.</w:t>
            </w:r>
          </w:p>
        </w:tc>
        <w:tc>
          <w:tcPr>
            <w:tcW w:w="2705" w:type="dxa"/>
            <w:tcBorders>
              <w:top w:val="single" w:sz="4" w:space="0" w:color="auto"/>
              <w:left w:val="single" w:sz="4" w:space="0" w:color="auto"/>
              <w:bottom w:val="single" w:sz="4" w:space="0" w:color="auto"/>
              <w:right w:val="single" w:sz="4" w:space="0" w:color="auto"/>
            </w:tcBorders>
          </w:tcPr>
          <w:p w14:paraId="69032788" w14:textId="5EF4AC5F"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910821F" w14:textId="6B8595DF"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95CA073" w14:textId="7ED37249"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18436AB" w14:textId="10D4587A"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831FE42" w14:textId="3D5300D6"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0F41666" w14:textId="3453D448"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F0C25FC" w14:textId="0F038D06" w:rsidR="00DA6FB7" w:rsidRDefault="00DA6FB7" w:rsidP="00DA6FB7">
            <w:pPr>
              <w:jc w:val="right"/>
              <w:rPr>
                <w:sz w:val="22"/>
                <w:szCs w:val="22"/>
              </w:rPr>
            </w:pPr>
            <w:r>
              <w:rPr>
                <w:sz w:val="22"/>
                <w:szCs w:val="22"/>
              </w:rPr>
              <w:t>ES</w:t>
            </w:r>
          </w:p>
        </w:tc>
      </w:tr>
      <w:tr w:rsidR="00DA6FB7" w:rsidRPr="0005149F" w14:paraId="258DDC24"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35DCB0AE" w14:textId="26665445" w:rsidR="00DA6FB7" w:rsidRDefault="00DA6FB7" w:rsidP="00DA6FB7">
            <w:pPr>
              <w:rPr>
                <w:sz w:val="22"/>
                <w:szCs w:val="22"/>
              </w:rPr>
            </w:pPr>
            <w:r>
              <w:rPr>
                <w:sz w:val="22"/>
                <w:szCs w:val="22"/>
              </w:rPr>
              <w:lastRenderedPageBreak/>
              <w:t>69.</w:t>
            </w:r>
          </w:p>
        </w:tc>
        <w:tc>
          <w:tcPr>
            <w:tcW w:w="2705" w:type="dxa"/>
            <w:tcBorders>
              <w:top w:val="single" w:sz="4" w:space="0" w:color="auto"/>
              <w:left w:val="single" w:sz="4" w:space="0" w:color="auto"/>
              <w:bottom w:val="single" w:sz="4" w:space="0" w:color="auto"/>
              <w:right w:val="single" w:sz="4" w:space="0" w:color="auto"/>
            </w:tcBorders>
          </w:tcPr>
          <w:p w14:paraId="6E72C5E5" w14:textId="1645E1DE"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41ED55B" w14:textId="11F6CE74"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6DEBE4F0" w14:textId="445AF296"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DBAC613" w14:textId="7019320A"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514D762E" w14:textId="11A1A9C3"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3BBB428" w14:textId="01FA68B3"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2FB1627" w14:textId="7E8F39BF" w:rsidR="00DA6FB7" w:rsidRDefault="00DA6FB7" w:rsidP="00DA6FB7">
            <w:pPr>
              <w:jc w:val="right"/>
              <w:rPr>
                <w:sz w:val="22"/>
                <w:szCs w:val="22"/>
              </w:rPr>
            </w:pPr>
            <w:r>
              <w:rPr>
                <w:sz w:val="22"/>
                <w:szCs w:val="22"/>
              </w:rPr>
              <w:t>ES</w:t>
            </w:r>
          </w:p>
        </w:tc>
      </w:tr>
      <w:tr w:rsidR="00DA6FB7" w:rsidRPr="0005149F" w14:paraId="1F75D5D3"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5FDBDE17" w14:textId="3EBB98A8" w:rsidR="00DA6FB7" w:rsidRDefault="00DA6FB7" w:rsidP="00DA6FB7">
            <w:pPr>
              <w:rPr>
                <w:sz w:val="22"/>
                <w:szCs w:val="22"/>
              </w:rPr>
            </w:pPr>
            <w:r>
              <w:rPr>
                <w:sz w:val="22"/>
                <w:szCs w:val="22"/>
              </w:rPr>
              <w:t>70.</w:t>
            </w:r>
          </w:p>
        </w:tc>
        <w:tc>
          <w:tcPr>
            <w:tcW w:w="2705" w:type="dxa"/>
            <w:tcBorders>
              <w:top w:val="single" w:sz="4" w:space="0" w:color="auto"/>
              <w:left w:val="single" w:sz="4" w:space="0" w:color="auto"/>
              <w:bottom w:val="single" w:sz="4" w:space="0" w:color="auto"/>
              <w:right w:val="single" w:sz="4" w:space="0" w:color="auto"/>
            </w:tcBorders>
          </w:tcPr>
          <w:p w14:paraId="10E4036E" w14:textId="57A7405C"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6645C18" w14:textId="465CF073"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32DC2FC" w14:textId="76813C3F"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D9E1537" w14:textId="56F1403C"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4A0A664" w14:textId="003A27AD"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421C01C6" w14:textId="5210BE36"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77CF2A7" w14:textId="675DF775" w:rsidR="00DA6FB7" w:rsidRDefault="00DA6FB7" w:rsidP="00DA6FB7">
            <w:pPr>
              <w:jc w:val="right"/>
              <w:rPr>
                <w:sz w:val="22"/>
                <w:szCs w:val="22"/>
              </w:rPr>
            </w:pPr>
            <w:r>
              <w:rPr>
                <w:sz w:val="22"/>
                <w:szCs w:val="22"/>
              </w:rPr>
              <w:t>ES</w:t>
            </w:r>
          </w:p>
        </w:tc>
      </w:tr>
      <w:tr w:rsidR="00DA6FB7" w:rsidRPr="0005149F" w14:paraId="30626298"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0650D82F" w14:textId="3DDC4AB6" w:rsidR="00DA6FB7" w:rsidRDefault="00DA6FB7" w:rsidP="00DA6FB7">
            <w:pPr>
              <w:rPr>
                <w:sz w:val="22"/>
                <w:szCs w:val="22"/>
              </w:rPr>
            </w:pPr>
            <w:r>
              <w:rPr>
                <w:sz w:val="22"/>
                <w:szCs w:val="22"/>
              </w:rPr>
              <w:t>71.</w:t>
            </w:r>
          </w:p>
        </w:tc>
        <w:tc>
          <w:tcPr>
            <w:tcW w:w="2705" w:type="dxa"/>
            <w:tcBorders>
              <w:top w:val="single" w:sz="4" w:space="0" w:color="auto"/>
              <w:left w:val="single" w:sz="4" w:space="0" w:color="auto"/>
              <w:bottom w:val="single" w:sz="4" w:space="0" w:color="auto"/>
              <w:right w:val="single" w:sz="4" w:space="0" w:color="auto"/>
            </w:tcBorders>
          </w:tcPr>
          <w:p w14:paraId="6682496E" w14:textId="1AEB2391"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F47F04E" w14:textId="49C01FE8"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5DAB706" w14:textId="6A94E3E4"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2AC6773" w14:textId="6CF78F25"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B0993CD" w14:textId="703B7F2A"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977DDF7" w14:textId="358A70DC"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68B12F0" w14:textId="1B18727A" w:rsidR="00DA6FB7" w:rsidRDefault="00DA6FB7" w:rsidP="00DA6FB7">
            <w:pPr>
              <w:jc w:val="right"/>
              <w:rPr>
                <w:sz w:val="22"/>
                <w:szCs w:val="22"/>
              </w:rPr>
            </w:pPr>
            <w:r>
              <w:rPr>
                <w:sz w:val="22"/>
                <w:szCs w:val="22"/>
              </w:rPr>
              <w:t>ES</w:t>
            </w:r>
          </w:p>
        </w:tc>
      </w:tr>
      <w:tr w:rsidR="00DA6FB7" w:rsidRPr="0005149F" w14:paraId="4CEA4FDC"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53918A47" w14:textId="472AEE40" w:rsidR="00DA6FB7" w:rsidRDefault="00DA6FB7" w:rsidP="00DA6FB7">
            <w:pPr>
              <w:rPr>
                <w:sz w:val="22"/>
                <w:szCs w:val="22"/>
              </w:rPr>
            </w:pPr>
            <w:r>
              <w:rPr>
                <w:sz w:val="22"/>
                <w:szCs w:val="22"/>
              </w:rPr>
              <w:t>72.</w:t>
            </w:r>
          </w:p>
        </w:tc>
        <w:tc>
          <w:tcPr>
            <w:tcW w:w="2705" w:type="dxa"/>
            <w:tcBorders>
              <w:top w:val="single" w:sz="4" w:space="0" w:color="auto"/>
              <w:left w:val="single" w:sz="4" w:space="0" w:color="auto"/>
              <w:bottom w:val="single" w:sz="4" w:space="0" w:color="auto"/>
              <w:right w:val="single" w:sz="4" w:space="0" w:color="auto"/>
            </w:tcBorders>
          </w:tcPr>
          <w:p w14:paraId="11729CCA" w14:textId="13EC81E6"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74F5A06F" w14:textId="73400448"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0E18C53A" w14:textId="79F1330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7530222" w14:textId="3540149F"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685B7CD" w14:textId="7663F9B1"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2E9316E" w14:textId="746EE4A6"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71A0979" w14:textId="5D469D21" w:rsidR="00DA6FB7" w:rsidRDefault="00DA6FB7" w:rsidP="00DA6FB7">
            <w:pPr>
              <w:jc w:val="right"/>
              <w:rPr>
                <w:sz w:val="22"/>
                <w:szCs w:val="22"/>
              </w:rPr>
            </w:pPr>
            <w:r>
              <w:rPr>
                <w:sz w:val="22"/>
                <w:szCs w:val="22"/>
              </w:rPr>
              <w:t>ES</w:t>
            </w:r>
          </w:p>
        </w:tc>
      </w:tr>
      <w:tr w:rsidR="00DA6FB7" w:rsidRPr="0005149F" w14:paraId="669B1C91"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075D27B0" w14:textId="5502E7B0" w:rsidR="00DA6FB7" w:rsidRDefault="00DA6FB7" w:rsidP="00DA6FB7">
            <w:pPr>
              <w:rPr>
                <w:sz w:val="22"/>
                <w:szCs w:val="22"/>
              </w:rPr>
            </w:pPr>
            <w:r>
              <w:rPr>
                <w:sz w:val="22"/>
                <w:szCs w:val="22"/>
              </w:rPr>
              <w:t>73.</w:t>
            </w:r>
          </w:p>
        </w:tc>
        <w:tc>
          <w:tcPr>
            <w:tcW w:w="2705" w:type="dxa"/>
            <w:tcBorders>
              <w:top w:val="single" w:sz="4" w:space="0" w:color="auto"/>
              <w:left w:val="single" w:sz="4" w:space="0" w:color="auto"/>
              <w:bottom w:val="single" w:sz="4" w:space="0" w:color="auto"/>
              <w:right w:val="single" w:sz="4" w:space="0" w:color="auto"/>
            </w:tcBorders>
          </w:tcPr>
          <w:p w14:paraId="1BC84AA1" w14:textId="7906D952"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6DE3C519" w14:textId="16CC12EE"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60D3C47" w14:textId="2DFEFCE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4CE54B8" w14:textId="2A398FA6"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A950A63" w14:textId="7D48A9B2"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12BC2EE4" w14:textId="67A2FC0F"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85F99C6" w14:textId="72ACC8F4" w:rsidR="00DA6FB7" w:rsidRDefault="00DA6FB7" w:rsidP="00DA6FB7">
            <w:pPr>
              <w:jc w:val="right"/>
              <w:rPr>
                <w:sz w:val="22"/>
                <w:szCs w:val="22"/>
              </w:rPr>
            </w:pPr>
            <w:r>
              <w:rPr>
                <w:sz w:val="22"/>
                <w:szCs w:val="22"/>
              </w:rPr>
              <w:t>ES</w:t>
            </w:r>
          </w:p>
        </w:tc>
      </w:tr>
      <w:tr w:rsidR="00DA6FB7" w:rsidRPr="0005149F" w14:paraId="0B5A613E"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485ED548" w14:textId="6B7F2DFE" w:rsidR="00DA6FB7" w:rsidRDefault="00DA6FB7" w:rsidP="00DA6FB7">
            <w:pPr>
              <w:rPr>
                <w:sz w:val="22"/>
                <w:szCs w:val="22"/>
              </w:rPr>
            </w:pPr>
            <w:r>
              <w:rPr>
                <w:sz w:val="22"/>
                <w:szCs w:val="22"/>
              </w:rPr>
              <w:t>74.</w:t>
            </w:r>
          </w:p>
        </w:tc>
        <w:tc>
          <w:tcPr>
            <w:tcW w:w="2705" w:type="dxa"/>
            <w:tcBorders>
              <w:top w:val="single" w:sz="4" w:space="0" w:color="auto"/>
              <w:left w:val="single" w:sz="4" w:space="0" w:color="auto"/>
              <w:bottom w:val="single" w:sz="4" w:space="0" w:color="auto"/>
              <w:right w:val="single" w:sz="4" w:space="0" w:color="auto"/>
            </w:tcBorders>
          </w:tcPr>
          <w:p w14:paraId="79290D16" w14:textId="69A61BFE"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36E7EE58" w14:textId="248CDA15"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AAF686D" w14:textId="4A97264E"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6462239" w14:textId="23A54D8A"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B9BABAA" w14:textId="179C5A63"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E15731F" w14:textId="644444BB"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7EE4858" w14:textId="2A0D9FB0" w:rsidR="00DA6FB7" w:rsidRDefault="00DA6FB7" w:rsidP="00DA6FB7">
            <w:pPr>
              <w:jc w:val="right"/>
              <w:rPr>
                <w:sz w:val="22"/>
                <w:szCs w:val="22"/>
              </w:rPr>
            </w:pPr>
            <w:r>
              <w:rPr>
                <w:sz w:val="22"/>
                <w:szCs w:val="22"/>
              </w:rPr>
              <w:t>ES</w:t>
            </w:r>
          </w:p>
        </w:tc>
      </w:tr>
      <w:tr w:rsidR="00DA6FB7" w:rsidRPr="0005149F" w14:paraId="338743C3"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39836741" w14:textId="09144810" w:rsidR="00DA6FB7" w:rsidRDefault="00DA6FB7" w:rsidP="00DA6FB7">
            <w:pPr>
              <w:rPr>
                <w:sz w:val="22"/>
                <w:szCs w:val="22"/>
              </w:rPr>
            </w:pPr>
            <w:r>
              <w:rPr>
                <w:sz w:val="22"/>
                <w:szCs w:val="22"/>
              </w:rPr>
              <w:t>75.</w:t>
            </w:r>
          </w:p>
        </w:tc>
        <w:tc>
          <w:tcPr>
            <w:tcW w:w="2705" w:type="dxa"/>
            <w:tcBorders>
              <w:top w:val="single" w:sz="4" w:space="0" w:color="auto"/>
              <w:left w:val="single" w:sz="4" w:space="0" w:color="auto"/>
              <w:bottom w:val="single" w:sz="4" w:space="0" w:color="auto"/>
              <w:right w:val="single" w:sz="4" w:space="0" w:color="auto"/>
            </w:tcBorders>
          </w:tcPr>
          <w:p w14:paraId="011CFA4A" w14:textId="67B3F009"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FBA9BE9" w14:textId="7D0C85F2"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4FC07DF" w14:textId="647B9EB5"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3C6CD3B" w14:textId="75846117"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CBC1465" w14:textId="728D994D"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666736DD" w14:textId="3D3F192E"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0B0A3C3" w14:textId="38B5DD71" w:rsidR="00DA6FB7" w:rsidRDefault="00DA6FB7" w:rsidP="00DA6FB7">
            <w:pPr>
              <w:jc w:val="right"/>
              <w:rPr>
                <w:sz w:val="22"/>
                <w:szCs w:val="22"/>
              </w:rPr>
            </w:pPr>
            <w:r>
              <w:rPr>
                <w:sz w:val="22"/>
                <w:szCs w:val="22"/>
              </w:rPr>
              <w:t>ES</w:t>
            </w:r>
          </w:p>
        </w:tc>
      </w:tr>
      <w:tr w:rsidR="00DA6FB7" w:rsidRPr="0005149F" w14:paraId="67956A3A"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22515685" w14:textId="6A1D38BF" w:rsidR="00DA6FB7" w:rsidRDefault="00DA6FB7" w:rsidP="00DA6FB7">
            <w:pPr>
              <w:rPr>
                <w:sz w:val="22"/>
                <w:szCs w:val="22"/>
              </w:rPr>
            </w:pPr>
            <w:r>
              <w:rPr>
                <w:sz w:val="22"/>
                <w:szCs w:val="22"/>
              </w:rPr>
              <w:t>76.</w:t>
            </w:r>
          </w:p>
        </w:tc>
        <w:tc>
          <w:tcPr>
            <w:tcW w:w="2705" w:type="dxa"/>
            <w:tcBorders>
              <w:top w:val="single" w:sz="4" w:space="0" w:color="auto"/>
              <w:left w:val="single" w:sz="4" w:space="0" w:color="auto"/>
              <w:bottom w:val="single" w:sz="4" w:space="0" w:color="auto"/>
              <w:right w:val="single" w:sz="4" w:space="0" w:color="auto"/>
            </w:tcBorders>
          </w:tcPr>
          <w:p w14:paraId="2570F260" w14:textId="33FD08D3"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790F2058" w14:textId="0D485927"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458B725" w14:textId="2B90E01F"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A76E4EC" w14:textId="6FF2CC84"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6E3933CF" w14:textId="509CDA30"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238572A1" w14:textId="2C6B558E"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18B49A7" w14:textId="2CBDF491" w:rsidR="00DA6FB7" w:rsidRDefault="00DA6FB7" w:rsidP="00DA6FB7">
            <w:pPr>
              <w:jc w:val="right"/>
              <w:rPr>
                <w:sz w:val="22"/>
                <w:szCs w:val="22"/>
              </w:rPr>
            </w:pPr>
            <w:r>
              <w:rPr>
                <w:sz w:val="22"/>
                <w:szCs w:val="22"/>
              </w:rPr>
              <w:t>ES</w:t>
            </w:r>
          </w:p>
        </w:tc>
      </w:tr>
      <w:tr w:rsidR="00DA6FB7" w:rsidRPr="0005149F" w14:paraId="3198DEA9"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3BF9E4F6" w14:textId="7E16D44B" w:rsidR="00DA6FB7" w:rsidRDefault="00DA6FB7" w:rsidP="00DA6FB7">
            <w:pPr>
              <w:rPr>
                <w:sz w:val="22"/>
                <w:szCs w:val="22"/>
              </w:rPr>
            </w:pPr>
            <w:r>
              <w:rPr>
                <w:sz w:val="22"/>
                <w:szCs w:val="22"/>
              </w:rPr>
              <w:t>77.</w:t>
            </w:r>
          </w:p>
        </w:tc>
        <w:tc>
          <w:tcPr>
            <w:tcW w:w="2705" w:type="dxa"/>
            <w:tcBorders>
              <w:top w:val="single" w:sz="4" w:space="0" w:color="auto"/>
              <w:left w:val="single" w:sz="4" w:space="0" w:color="auto"/>
              <w:bottom w:val="single" w:sz="4" w:space="0" w:color="auto"/>
              <w:right w:val="single" w:sz="4" w:space="0" w:color="auto"/>
            </w:tcBorders>
          </w:tcPr>
          <w:p w14:paraId="7CD18848" w14:textId="0E5C1933"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0D6626F9" w14:textId="7E3F67AE"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22F1D8D4" w14:textId="61797A37"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3180399" w14:textId="0C528180"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B4EE278" w14:textId="543EC618"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C52DFEC" w14:textId="07426236"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26541C4" w14:textId="18BE5CC7" w:rsidR="00DA6FB7" w:rsidRDefault="00DA6FB7" w:rsidP="00DA6FB7">
            <w:pPr>
              <w:jc w:val="right"/>
              <w:rPr>
                <w:sz w:val="22"/>
                <w:szCs w:val="22"/>
              </w:rPr>
            </w:pPr>
            <w:r>
              <w:rPr>
                <w:sz w:val="22"/>
                <w:szCs w:val="22"/>
              </w:rPr>
              <w:t>ES</w:t>
            </w:r>
          </w:p>
        </w:tc>
      </w:tr>
      <w:tr w:rsidR="00DA6FB7" w:rsidRPr="0005149F" w14:paraId="5BFCADC6"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0BB9EF60" w14:textId="4CDB4A70" w:rsidR="00DA6FB7" w:rsidRDefault="00DA6FB7" w:rsidP="00DA6FB7">
            <w:pPr>
              <w:rPr>
                <w:sz w:val="22"/>
                <w:szCs w:val="22"/>
              </w:rPr>
            </w:pPr>
            <w:r>
              <w:rPr>
                <w:sz w:val="22"/>
                <w:szCs w:val="22"/>
              </w:rPr>
              <w:t>78.</w:t>
            </w:r>
          </w:p>
        </w:tc>
        <w:tc>
          <w:tcPr>
            <w:tcW w:w="2705" w:type="dxa"/>
            <w:tcBorders>
              <w:top w:val="single" w:sz="4" w:space="0" w:color="auto"/>
              <w:left w:val="single" w:sz="4" w:space="0" w:color="auto"/>
              <w:bottom w:val="single" w:sz="4" w:space="0" w:color="auto"/>
              <w:right w:val="single" w:sz="4" w:space="0" w:color="auto"/>
            </w:tcBorders>
          </w:tcPr>
          <w:p w14:paraId="7720E946" w14:textId="79B10229"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4A2137F" w14:textId="15912E91"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18D2CCBA" w14:textId="7DB41D54"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A04AA06" w14:textId="01D6299D"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FFB99B2" w14:textId="10071686"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24422A0" w14:textId="7AF7C5C8"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0AF10941" w14:textId="0E6B75DB" w:rsidR="00DA6FB7" w:rsidRDefault="00DA6FB7" w:rsidP="00DA6FB7">
            <w:pPr>
              <w:jc w:val="right"/>
              <w:rPr>
                <w:sz w:val="22"/>
                <w:szCs w:val="22"/>
              </w:rPr>
            </w:pPr>
            <w:r>
              <w:rPr>
                <w:sz w:val="22"/>
                <w:szCs w:val="22"/>
              </w:rPr>
              <w:t>ES</w:t>
            </w:r>
          </w:p>
        </w:tc>
      </w:tr>
      <w:tr w:rsidR="00DA6FB7" w:rsidRPr="0005149F" w14:paraId="34D417D8"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3E8924D7" w14:textId="13C39B02" w:rsidR="00DA6FB7" w:rsidRDefault="00DA6FB7" w:rsidP="00DA6FB7">
            <w:pPr>
              <w:rPr>
                <w:sz w:val="22"/>
                <w:szCs w:val="22"/>
              </w:rPr>
            </w:pPr>
            <w:r>
              <w:rPr>
                <w:sz w:val="22"/>
                <w:szCs w:val="22"/>
              </w:rPr>
              <w:t>79.</w:t>
            </w:r>
          </w:p>
        </w:tc>
        <w:tc>
          <w:tcPr>
            <w:tcW w:w="2705" w:type="dxa"/>
            <w:tcBorders>
              <w:top w:val="single" w:sz="4" w:space="0" w:color="auto"/>
              <w:left w:val="single" w:sz="4" w:space="0" w:color="auto"/>
              <w:bottom w:val="single" w:sz="4" w:space="0" w:color="auto"/>
              <w:right w:val="single" w:sz="4" w:space="0" w:color="auto"/>
            </w:tcBorders>
          </w:tcPr>
          <w:p w14:paraId="2E571BD5" w14:textId="4B951120"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ED3780B" w14:textId="30BEC5CD"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71B12AA4" w14:textId="21B726C3"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4BDBDF4" w14:textId="0A56BFCA"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6E2D1487" w14:textId="3D085DA8"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5279658B" w14:textId="04FDD57E"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163971EC" w14:textId="18F405FD" w:rsidR="00DA6FB7" w:rsidRDefault="00DA6FB7" w:rsidP="00DA6FB7">
            <w:pPr>
              <w:jc w:val="right"/>
              <w:rPr>
                <w:sz w:val="22"/>
                <w:szCs w:val="22"/>
              </w:rPr>
            </w:pPr>
            <w:r>
              <w:rPr>
                <w:sz w:val="22"/>
                <w:szCs w:val="22"/>
              </w:rPr>
              <w:t>ES</w:t>
            </w:r>
          </w:p>
        </w:tc>
      </w:tr>
      <w:tr w:rsidR="00DA6FB7" w:rsidRPr="0005149F" w14:paraId="5764B9E9"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60F65922" w14:textId="521E59EB" w:rsidR="00DA6FB7" w:rsidRDefault="00DA6FB7" w:rsidP="00DA6FB7">
            <w:pPr>
              <w:rPr>
                <w:sz w:val="22"/>
                <w:szCs w:val="22"/>
              </w:rPr>
            </w:pPr>
            <w:r>
              <w:rPr>
                <w:sz w:val="22"/>
                <w:szCs w:val="22"/>
              </w:rPr>
              <w:t>80.</w:t>
            </w:r>
          </w:p>
        </w:tc>
        <w:tc>
          <w:tcPr>
            <w:tcW w:w="2705" w:type="dxa"/>
            <w:tcBorders>
              <w:top w:val="single" w:sz="4" w:space="0" w:color="auto"/>
              <w:left w:val="single" w:sz="4" w:space="0" w:color="auto"/>
              <w:bottom w:val="single" w:sz="4" w:space="0" w:color="auto"/>
              <w:right w:val="single" w:sz="4" w:space="0" w:color="auto"/>
            </w:tcBorders>
          </w:tcPr>
          <w:p w14:paraId="65C649E3" w14:textId="5BB94C42"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030D6FD2" w14:textId="6EAF5EE8"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5878369" w14:textId="58D8EFCD"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AC92EDC" w14:textId="15747FB0"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031784FE" w14:textId="31535236"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855BA4C" w14:textId="6485C233"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4BD8CE07" w14:textId="7A77FD88" w:rsidR="00DA6FB7" w:rsidRDefault="00DA6FB7" w:rsidP="00DA6FB7">
            <w:pPr>
              <w:jc w:val="right"/>
              <w:rPr>
                <w:sz w:val="22"/>
                <w:szCs w:val="22"/>
              </w:rPr>
            </w:pPr>
            <w:r>
              <w:rPr>
                <w:sz w:val="22"/>
                <w:szCs w:val="22"/>
              </w:rPr>
              <w:t>ES</w:t>
            </w:r>
          </w:p>
        </w:tc>
      </w:tr>
      <w:tr w:rsidR="00DA6FB7" w:rsidRPr="0005149F" w14:paraId="3EC7BB25"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3C5426D6" w14:textId="716C5D11" w:rsidR="00DA6FB7" w:rsidRDefault="00DA6FB7" w:rsidP="00DA6FB7">
            <w:pPr>
              <w:rPr>
                <w:sz w:val="22"/>
                <w:szCs w:val="22"/>
              </w:rPr>
            </w:pPr>
            <w:r>
              <w:rPr>
                <w:sz w:val="22"/>
                <w:szCs w:val="22"/>
              </w:rPr>
              <w:t>81.</w:t>
            </w:r>
          </w:p>
        </w:tc>
        <w:tc>
          <w:tcPr>
            <w:tcW w:w="2705" w:type="dxa"/>
            <w:tcBorders>
              <w:top w:val="single" w:sz="4" w:space="0" w:color="auto"/>
              <w:left w:val="single" w:sz="4" w:space="0" w:color="auto"/>
              <w:bottom w:val="single" w:sz="4" w:space="0" w:color="auto"/>
              <w:right w:val="single" w:sz="4" w:space="0" w:color="auto"/>
            </w:tcBorders>
          </w:tcPr>
          <w:p w14:paraId="0362BF94" w14:textId="684656E5"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7E5C5074" w14:textId="6D807F35"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36875B1E" w14:textId="759D034B"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01BF53D0" w14:textId="23945BF1"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23FEF1BC" w14:textId="0D980498"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68C825C" w14:textId="1BF4FF1B"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5771AB5C" w14:textId="20EB7804" w:rsidR="00DA6FB7" w:rsidRDefault="00DA6FB7" w:rsidP="00DA6FB7">
            <w:pPr>
              <w:jc w:val="right"/>
              <w:rPr>
                <w:sz w:val="22"/>
                <w:szCs w:val="22"/>
              </w:rPr>
            </w:pPr>
            <w:r>
              <w:rPr>
                <w:sz w:val="22"/>
                <w:szCs w:val="22"/>
              </w:rPr>
              <w:t>ES</w:t>
            </w:r>
          </w:p>
        </w:tc>
      </w:tr>
      <w:tr w:rsidR="00DA6FB7" w:rsidRPr="0005149F" w14:paraId="3DCF97BB"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13E56982" w14:textId="653B4711" w:rsidR="00DA6FB7" w:rsidRDefault="00DA6FB7" w:rsidP="00DA6FB7">
            <w:pPr>
              <w:rPr>
                <w:sz w:val="22"/>
                <w:szCs w:val="22"/>
              </w:rPr>
            </w:pPr>
            <w:r>
              <w:rPr>
                <w:sz w:val="22"/>
                <w:szCs w:val="22"/>
              </w:rPr>
              <w:t>82.</w:t>
            </w:r>
          </w:p>
        </w:tc>
        <w:tc>
          <w:tcPr>
            <w:tcW w:w="2705" w:type="dxa"/>
            <w:tcBorders>
              <w:top w:val="single" w:sz="4" w:space="0" w:color="auto"/>
              <w:left w:val="single" w:sz="4" w:space="0" w:color="auto"/>
              <w:bottom w:val="single" w:sz="4" w:space="0" w:color="auto"/>
              <w:right w:val="single" w:sz="4" w:space="0" w:color="auto"/>
            </w:tcBorders>
          </w:tcPr>
          <w:p w14:paraId="630D4C48" w14:textId="0467F6B1"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10345EDE" w14:textId="236F917C"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4283607" w14:textId="0A2D09D5"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5AD7A0A" w14:textId="7CDEE44D"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7B2FC71E" w14:textId="0DE95975"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72F6C2E8" w14:textId="4C199E2B"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7FA0259B" w14:textId="0DD5A819" w:rsidR="00DA6FB7" w:rsidRDefault="00DA6FB7" w:rsidP="00DA6FB7">
            <w:pPr>
              <w:jc w:val="right"/>
              <w:rPr>
                <w:sz w:val="22"/>
                <w:szCs w:val="22"/>
              </w:rPr>
            </w:pPr>
            <w:r>
              <w:rPr>
                <w:sz w:val="22"/>
                <w:szCs w:val="22"/>
              </w:rPr>
              <w:t>ES</w:t>
            </w:r>
          </w:p>
        </w:tc>
      </w:tr>
      <w:tr w:rsidR="00DA6FB7" w:rsidRPr="0005149F" w14:paraId="0472AC65"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7B6DA37F" w14:textId="2E22349D" w:rsidR="00DA6FB7" w:rsidRDefault="00DA6FB7" w:rsidP="00DA6FB7">
            <w:pPr>
              <w:rPr>
                <w:sz w:val="22"/>
                <w:szCs w:val="22"/>
              </w:rPr>
            </w:pPr>
            <w:r>
              <w:rPr>
                <w:sz w:val="22"/>
                <w:szCs w:val="22"/>
              </w:rPr>
              <w:t>83.</w:t>
            </w:r>
          </w:p>
        </w:tc>
        <w:tc>
          <w:tcPr>
            <w:tcW w:w="2705" w:type="dxa"/>
            <w:tcBorders>
              <w:top w:val="single" w:sz="4" w:space="0" w:color="auto"/>
              <w:left w:val="single" w:sz="4" w:space="0" w:color="auto"/>
              <w:bottom w:val="single" w:sz="4" w:space="0" w:color="auto"/>
              <w:right w:val="single" w:sz="4" w:space="0" w:color="auto"/>
            </w:tcBorders>
          </w:tcPr>
          <w:p w14:paraId="38263FA4" w14:textId="589E7DB4"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2E643DD6" w14:textId="53494C30"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56A50A9D" w14:textId="3DFCB98F"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14951B01" w14:textId="236780E9"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3739B368" w14:textId="54C93BF1"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3BA45F8B" w14:textId="470D6976"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2BF22B44" w14:textId="6893B6B2" w:rsidR="00DA6FB7" w:rsidRDefault="00DA6FB7" w:rsidP="00DA6FB7">
            <w:pPr>
              <w:jc w:val="right"/>
              <w:rPr>
                <w:sz w:val="22"/>
                <w:szCs w:val="22"/>
              </w:rPr>
            </w:pPr>
            <w:r>
              <w:rPr>
                <w:sz w:val="22"/>
                <w:szCs w:val="22"/>
              </w:rPr>
              <w:t>ES</w:t>
            </w:r>
          </w:p>
        </w:tc>
      </w:tr>
      <w:tr w:rsidR="00DA6FB7" w:rsidRPr="0005149F" w14:paraId="17A284F9"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72D7A72D" w14:textId="714931EA" w:rsidR="00DA6FB7" w:rsidRDefault="00DA6FB7" w:rsidP="00DA6FB7">
            <w:pPr>
              <w:rPr>
                <w:sz w:val="22"/>
                <w:szCs w:val="22"/>
              </w:rPr>
            </w:pPr>
            <w:r>
              <w:rPr>
                <w:sz w:val="22"/>
                <w:szCs w:val="22"/>
              </w:rPr>
              <w:t>84.</w:t>
            </w:r>
          </w:p>
        </w:tc>
        <w:tc>
          <w:tcPr>
            <w:tcW w:w="2705" w:type="dxa"/>
            <w:tcBorders>
              <w:top w:val="single" w:sz="4" w:space="0" w:color="auto"/>
              <w:left w:val="single" w:sz="4" w:space="0" w:color="auto"/>
              <w:bottom w:val="single" w:sz="4" w:space="0" w:color="auto"/>
              <w:right w:val="single" w:sz="4" w:space="0" w:color="auto"/>
            </w:tcBorders>
          </w:tcPr>
          <w:p w14:paraId="56356115" w14:textId="05D4BAE9"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58DA46A8" w14:textId="4D1333DE" w:rsidR="00DA6FB7" w:rsidRDefault="00DA6FB7" w:rsidP="00DA6FB7">
            <w:pPr>
              <w:jc w:val="right"/>
              <w:rPr>
                <w:sz w:val="22"/>
                <w:szCs w:val="22"/>
              </w:rPr>
            </w:pPr>
            <w:r>
              <w:rPr>
                <w:sz w:val="22"/>
                <w:szCs w:val="22"/>
              </w:rPr>
              <w:t>192176</w:t>
            </w:r>
          </w:p>
        </w:tc>
        <w:tc>
          <w:tcPr>
            <w:tcW w:w="850" w:type="dxa"/>
            <w:tcBorders>
              <w:top w:val="single" w:sz="4" w:space="0" w:color="auto"/>
              <w:left w:val="single" w:sz="4" w:space="0" w:color="auto"/>
              <w:bottom w:val="single" w:sz="4" w:space="0" w:color="auto"/>
              <w:right w:val="single" w:sz="4" w:space="0" w:color="auto"/>
            </w:tcBorders>
          </w:tcPr>
          <w:p w14:paraId="48D587AD" w14:textId="74B9A077"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2C2E039" w14:textId="104DE6C0" w:rsidR="00DA6FB7" w:rsidRDefault="00DA6FB7" w:rsidP="00DA6FB7">
            <w:pPr>
              <w:jc w:val="right"/>
              <w:rPr>
                <w:sz w:val="22"/>
                <w:szCs w:val="22"/>
              </w:rPr>
            </w:pPr>
            <w:r>
              <w:rPr>
                <w:sz w:val="22"/>
                <w:szCs w:val="22"/>
              </w:rPr>
              <w:t>125,00</w:t>
            </w:r>
          </w:p>
        </w:tc>
        <w:tc>
          <w:tcPr>
            <w:tcW w:w="1134" w:type="dxa"/>
            <w:tcBorders>
              <w:top w:val="single" w:sz="4" w:space="0" w:color="auto"/>
              <w:left w:val="single" w:sz="4" w:space="0" w:color="auto"/>
              <w:bottom w:val="single" w:sz="4" w:space="0" w:color="auto"/>
              <w:right w:val="single" w:sz="4" w:space="0" w:color="auto"/>
            </w:tcBorders>
          </w:tcPr>
          <w:p w14:paraId="4920C585" w14:textId="179A0E6C" w:rsidR="00DA6FB7" w:rsidRDefault="00DA6FB7" w:rsidP="00DA6FB7">
            <w:pPr>
              <w:ind w:right="-25" w:hanging="185"/>
              <w:jc w:val="right"/>
              <w:rPr>
                <w:sz w:val="22"/>
                <w:szCs w:val="22"/>
              </w:rPr>
            </w:pPr>
            <w:r>
              <w:rPr>
                <w:sz w:val="22"/>
                <w:szCs w:val="22"/>
              </w:rPr>
              <w:t>125,00</w:t>
            </w:r>
          </w:p>
        </w:tc>
        <w:tc>
          <w:tcPr>
            <w:tcW w:w="992" w:type="dxa"/>
            <w:tcBorders>
              <w:top w:val="single" w:sz="4" w:space="0" w:color="auto"/>
              <w:left w:val="single" w:sz="4" w:space="0" w:color="auto"/>
              <w:bottom w:val="single" w:sz="4" w:space="0" w:color="auto"/>
              <w:right w:val="single" w:sz="4" w:space="0" w:color="auto"/>
            </w:tcBorders>
          </w:tcPr>
          <w:p w14:paraId="09465EDB" w14:textId="0C280155" w:rsidR="00DA6FB7" w:rsidRDefault="00DA6FB7" w:rsidP="00DA6FB7">
            <w:pPr>
              <w:ind w:right="-45" w:hanging="141"/>
              <w:jc w:val="right"/>
              <w:rPr>
                <w:sz w:val="22"/>
                <w:szCs w:val="22"/>
              </w:rPr>
            </w:pPr>
            <w:r>
              <w:rPr>
                <w:sz w:val="22"/>
                <w:szCs w:val="22"/>
              </w:rPr>
              <w:t>125,00</w:t>
            </w:r>
          </w:p>
        </w:tc>
        <w:tc>
          <w:tcPr>
            <w:tcW w:w="928" w:type="dxa"/>
            <w:tcBorders>
              <w:top w:val="single" w:sz="4" w:space="0" w:color="auto"/>
              <w:left w:val="single" w:sz="4" w:space="0" w:color="auto"/>
              <w:bottom w:val="single" w:sz="4" w:space="0" w:color="auto"/>
              <w:right w:val="single" w:sz="4" w:space="0" w:color="auto"/>
            </w:tcBorders>
          </w:tcPr>
          <w:p w14:paraId="6BB19B5F" w14:textId="75C7C0EA" w:rsidR="00DA6FB7" w:rsidRDefault="00DA6FB7" w:rsidP="00DA6FB7">
            <w:pPr>
              <w:jc w:val="right"/>
              <w:rPr>
                <w:sz w:val="22"/>
                <w:szCs w:val="22"/>
              </w:rPr>
            </w:pPr>
            <w:r>
              <w:rPr>
                <w:sz w:val="22"/>
                <w:szCs w:val="22"/>
              </w:rPr>
              <w:t>ES</w:t>
            </w:r>
          </w:p>
        </w:tc>
      </w:tr>
      <w:tr w:rsidR="00DA6FB7" w:rsidRPr="0005149F" w14:paraId="60CB99BE" w14:textId="77777777" w:rsidTr="00DA6FB7">
        <w:trPr>
          <w:trHeight w:val="705"/>
        </w:trPr>
        <w:tc>
          <w:tcPr>
            <w:tcW w:w="551" w:type="dxa"/>
            <w:tcBorders>
              <w:top w:val="single" w:sz="4" w:space="0" w:color="auto"/>
              <w:left w:val="single" w:sz="4" w:space="0" w:color="auto"/>
              <w:bottom w:val="single" w:sz="4" w:space="0" w:color="auto"/>
              <w:right w:val="single" w:sz="4" w:space="0" w:color="auto"/>
            </w:tcBorders>
          </w:tcPr>
          <w:p w14:paraId="01CA4659" w14:textId="33416941" w:rsidR="00DA6FB7" w:rsidRDefault="00DA6FB7" w:rsidP="00DA6FB7">
            <w:pPr>
              <w:rPr>
                <w:sz w:val="22"/>
                <w:szCs w:val="22"/>
              </w:rPr>
            </w:pPr>
            <w:r>
              <w:rPr>
                <w:sz w:val="22"/>
                <w:szCs w:val="22"/>
              </w:rPr>
              <w:t>85.</w:t>
            </w:r>
          </w:p>
        </w:tc>
        <w:tc>
          <w:tcPr>
            <w:tcW w:w="2705" w:type="dxa"/>
            <w:tcBorders>
              <w:top w:val="single" w:sz="4" w:space="0" w:color="auto"/>
              <w:left w:val="single" w:sz="4" w:space="0" w:color="auto"/>
              <w:bottom w:val="single" w:sz="4" w:space="0" w:color="auto"/>
              <w:right w:val="single" w:sz="4" w:space="0" w:color="auto"/>
            </w:tcBorders>
          </w:tcPr>
          <w:p w14:paraId="47F98465" w14:textId="65EFAF88" w:rsidR="00DA6FB7" w:rsidRPr="008E158B" w:rsidRDefault="00DA6FB7" w:rsidP="00DA6FB7">
            <w:pPr>
              <w:jc w:val="both"/>
              <w:rPr>
                <w:sz w:val="22"/>
                <w:szCs w:val="22"/>
              </w:rPr>
            </w:pPr>
            <w:r w:rsidRPr="008E158B">
              <w:rPr>
                <w:sz w:val="22"/>
                <w:szCs w:val="22"/>
              </w:rPr>
              <w:t xml:space="preserve">Individualizuoto ugdymo platformos </w:t>
            </w:r>
            <w:proofErr w:type="spellStart"/>
            <w:r w:rsidRPr="008E158B">
              <w:rPr>
                <w:sz w:val="22"/>
                <w:szCs w:val="22"/>
              </w:rPr>
              <w:t>Scoolsy.lt</w:t>
            </w:r>
            <w:proofErr w:type="spellEnd"/>
            <w:r w:rsidRPr="008E158B">
              <w:rPr>
                <w:sz w:val="22"/>
                <w:szCs w:val="22"/>
              </w:rPr>
              <w:t xml:space="preserve"> licencijos 12 mėn.</w:t>
            </w:r>
          </w:p>
        </w:tc>
        <w:tc>
          <w:tcPr>
            <w:tcW w:w="1134" w:type="dxa"/>
            <w:tcBorders>
              <w:top w:val="single" w:sz="4" w:space="0" w:color="auto"/>
              <w:left w:val="single" w:sz="4" w:space="0" w:color="auto"/>
              <w:bottom w:val="single" w:sz="4" w:space="0" w:color="auto"/>
              <w:right w:val="single" w:sz="4" w:space="0" w:color="auto"/>
            </w:tcBorders>
          </w:tcPr>
          <w:p w14:paraId="4A58FC25" w14:textId="1964D059" w:rsidR="00DA6FB7" w:rsidRDefault="00DA6FB7" w:rsidP="00DA6FB7">
            <w:pPr>
              <w:jc w:val="right"/>
              <w:rPr>
                <w:sz w:val="22"/>
                <w:szCs w:val="22"/>
              </w:rPr>
            </w:pPr>
            <w:r>
              <w:rPr>
                <w:sz w:val="22"/>
                <w:szCs w:val="22"/>
              </w:rPr>
              <w:t>192177</w:t>
            </w:r>
          </w:p>
        </w:tc>
        <w:tc>
          <w:tcPr>
            <w:tcW w:w="850" w:type="dxa"/>
            <w:tcBorders>
              <w:top w:val="single" w:sz="4" w:space="0" w:color="auto"/>
              <w:left w:val="single" w:sz="4" w:space="0" w:color="auto"/>
              <w:bottom w:val="single" w:sz="4" w:space="0" w:color="auto"/>
              <w:right w:val="single" w:sz="4" w:space="0" w:color="auto"/>
            </w:tcBorders>
          </w:tcPr>
          <w:p w14:paraId="52CE0609" w14:textId="7481AAB8" w:rsidR="00DA6FB7" w:rsidRDefault="00DA6FB7" w:rsidP="00DA6FB7">
            <w:pPr>
              <w:jc w:val="right"/>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44CA6501" w14:textId="4DC4842B" w:rsidR="00DA6FB7" w:rsidRDefault="00DA6FB7" w:rsidP="00DA6FB7">
            <w:pPr>
              <w:jc w:val="right"/>
              <w:rPr>
                <w:sz w:val="22"/>
                <w:szCs w:val="22"/>
              </w:rPr>
            </w:pPr>
            <w:r>
              <w:rPr>
                <w:sz w:val="22"/>
                <w:szCs w:val="22"/>
              </w:rPr>
              <w:t>124,83</w:t>
            </w:r>
          </w:p>
        </w:tc>
        <w:tc>
          <w:tcPr>
            <w:tcW w:w="1134" w:type="dxa"/>
            <w:tcBorders>
              <w:top w:val="single" w:sz="4" w:space="0" w:color="auto"/>
              <w:left w:val="single" w:sz="4" w:space="0" w:color="auto"/>
              <w:bottom w:val="single" w:sz="4" w:space="0" w:color="auto"/>
              <w:right w:val="single" w:sz="4" w:space="0" w:color="auto"/>
            </w:tcBorders>
          </w:tcPr>
          <w:p w14:paraId="2391BA1F" w14:textId="5EB5DD5B" w:rsidR="00DA6FB7" w:rsidRDefault="00DA6FB7" w:rsidP="00DA6FB7">
            <w:pPr>
              <w:ind w:right="-25" w:hanging="185"/>
              <w:jc w:val="right"/>
              <w:rPr>
                <w:sz w:val="22"/>
                <w:szCs w:val="22"/>
              </w:rPr>
            </w:pPr>
            <w:r>
              <w:rPr>
                <w:sz w:val="22"/>
                <w:szCs w:val="22"/>
              </w:rPr>
              <w:t>124,83</w:t>
            </w:r>
          </w:p>
        </w:tc>
        <w:tc>
          <w:tcPr>
            <w:tcW w:w="992" w:type="dxa"/>
            <w:tcBorders>
              <w:top w:val="single" w:sz="4" w:space="0" w:color="auto"/>
              <w:left w:val="single" w:sz="4" w:space="0" w:color="auto"/>
              <w:bottom w:val="single" w:sz="4" w:space="0" w:color="auto"/>
              <w:right w:val="single" w:sz="4" w:space="0" w:color="auto"/>
            </w:tcBorders>
          </w:tcPr>
          <w:p w14:paraId="289DFA2D" w14:textId="02267196" w:rsidR="00DA6FB7" w:rsidRDefault="00DA6FB7" w:rsidP="00DA6FB7">
            <w:pPr>
              <w:ind w:right="-45" w:hanging="141"/>
              <w:jc w:val="right"/>
              <w:rPr>
                <w:sz w:val="22"/>
                <w:szCs w:val="22"/>
              </w:rPr>
            </w:pPr>
            <w:r>
              <w:rPr>
                <w:sz w:val="22"/>
                <w:szCs w:val="22"/>
              </w:rPr>
              <w:t>124,83</w:t>
            </w:r>
          </w:p>
        </w:tc>
        <w:tc>
          <w:tcPr>
            <w:tcW w:w="928" w:type="dxa"/>
            <w:tcBorders>
              <w:top w:val="single" w:sz="4" w:space="0" w:color="auto"/>
              <w:left w:val="single" w:sz="4" w:space="0" w:color="auto"/>
              <w:bottom w:val="single" w:sz="4" w:space="0" w:color="auto"/>
              <w:right w:val="single" w:sz="4" w:space="0" w:color="auto"/>
            </w:tcBorders>
          </w:tcPr>
          <w:p w14:paraId="4F934BB1" w14:textId="06CA2052" w:rsidR="00DA6FB7" w:rsidRDefault="00DA6FB7" w:rsidP="00DA6FB7">
            <w:pPr>
              <w:jc w:val="right"/>
              <w:rPr>
                <w:sz w:val="22"/>
                <w:szCs w:val="22"/>
              </w:rPr>
            </w:pPr>
            <w:r>
              <w:rPr>
                <w:sz w:val="22"/>
                <w:szCs w:val="22"/>
              </w:rPr>
              <w:t>ES</w:t>
            </w:r>
          </w:p>
        </w:tc>
      </w:tr>
      <w:tr w:rsidR="00DA6FB7" w:rsidRPr="0005149F" w14:paraId="33299741" w14:textId="77777777" w:rsidTr="00DA6FB7">
        <w:trPr>
          <w:trHeight w:val="498"/>
        </w:trPr>
        <w:tc>
          <w:tcPr>
            <w:tcW w:w="4390" w:type="dxa"/>
            <w:gridSpan w:val="3"/>
            <w:tcBorders>
              <w:top w:val="single" w:sz="4" w:space="0" w:color="auto"/>
              <w:left w:val="single" w:sz="4" w:space="0" w:color="auto"/>
              <w:bottom w:val="single" w:sz="4" w:space="0" w:color="auto"/>
              <w:right w:val="single" w:sz="4" w:space="0" w:color="auto"/>
            </w:tcBorders>
          </w:tcPr>
          <w:p w14:paraId="6D89932F" w14:textId="33663DD1" w:rsidR="00DA6FB7" w:rsidRPr="008E158B" w:rsidRDefault="00DA6FB7" w:rsidP="00DA6FB7">
            <w:pPr>
              <w:jc w:val="right"/>
              <w:rPr>
                <w:b/>
                <w:sz w:val="22"/>
                <w:szCs w:val="22"/>
              </w:rPr>
            </w:pPr>
            <w:r w:rsidRPr="008E158B">
              <w:rPr>
                <w:b/>
                <w:sz w:val="22"/>
                <w:szCs w:val="22"/>
              </w:rPr>
              <w:t xml:space="preserve">Iš viso </w:t>
            </w:r>
          </w:p>
        </w:tc>
        <w:tc>
          <w:tcPr>
            <w:tcW w:w="850" w:type="dxa"/>
            <w:tcBorders>
              <w:top w:val="single" w:sz="4" w:space="0" w:color="auto"/>
              <w:left w:val="single" w:sz="4" w:space="0" w:color="auto"/>
              <w:bottom w:val="single" w:sz="4" w:space="0" w:color="auto"/>
              <w:right w:val="single" w:sz="4" w:space="0" w:color="auto"/>
            </w:tcBorders>
          </w:tcPr>
          <w:p w14:paraId="51E059A0" w14:textId="093CAAB1" w:rsidR="00DA6FB7" w:rsidRPr="008E158B" w:rsidRDefault="00DA6FB7" w:rsidP="00DA6FB7">
            <w:pPr>
              <w:jc w:val="right"/>
              <w:rPr>
                <w:b/>
                <w:sz w:val="22"/>
                <w:szCs w:val="22"/>
              </w:rPr>
            </w:pPr>
            <w:r>
              <w:rPr>
                <w:b/>
                <w:sz w:val="22"/>
                <w:szCs w:val="22"/>
              </w:rPr>
              <w:t>85</w:t>
            </w:r>
          </w:p>
        </w:tc>
        <w:tc>
          <w:tcPr>
            <w:tcW w:w="1134" w:type="dxa"/>
            <w:tcBorders>
              <w:top w:val="single" w:sz="4" w:space="0" w:color="auto"/>
              <w:left w:val="single" w:sz="4" w:space="0" w:color="auto"/>
              <w:bottom w:val="single" w:sz="4" w:space="0" w:color="auto"/>
              <w:right w:val="single" w:sz="4" w:space="0" w:color="auto"/>
            </w:tcBorders>
          </w:tcPr>
          <w:p w14:paraId="26DB2A2A" w14:textId="02B5EB47" w:rsidR="00DA6FB7" w:rsidRPr="008E158B" w:rsidRDefault="00DA6FB7" w:rsidP="00DA6FB7">
            <w:pPr>
              <w:jc w:val="right"/>
              <w:rPr>
                <w:b/>
                <w:sz w:val="22"/>
                <w:szCs w:val="22"/>
              </w:rPr>
            </w:pPr>
            <w:r w:rsidRPr="0089373D">
              <w:rPr>
                <w:b/>
                <w:sz w:val="22"/>
                <w:szCs w:val="22"/>
              </w:rPr>
              <w:t>x</w:t>
            </w:r>
          </w:p>
        </w:tc>
        <w:tc>
          <w:tcPr>
            <w:tcW w:w="1134" w:type="dxa"/>
            <w:tcBorders>
              <w:top w:val="single" w:sz="4" w:space="0" w:color="auto"/>
              <w:left w:val="single" w:sz="4" w:space="0" w:color="auto"/>
              <w:bottom w:val="single" w:sz="4" w:space="0" w:color="auto"/>
              <w:right w:val="single" w:sz="4" w:space="0" w:color="auto"/>
            </w:tcBorders>
          </w:tcPr>
          <w:p w14:paraId="40ED5B55" w14:textId="6B2A2315" w:rsidR="00DA6FB7" w:rsidRPr="008E158B" w:rsidRDefault="00DA6FB7" w:rsidP="00DA6FB7">
            <w:pPr>
              <w:ind w:hanging="159"/>
              <w:jc w:val="right"/>
              <w:rPr>
                <w:b/>
                <w:sz w:val="22"/>
                <w:szCs w:val="22"/>
              </w:rPr>
            </w:pPr>
            <w:r w:rsidRPr="0089373D">
              <w:rPr>
                <w:b/>
                <w:sz w:val="22"/>
                <w:szCs w:val="22"/>
              </w:rPr>
              <w:t>x</w:t>
            </w:r>
          </w:p>
        </w:tc>
        <w:tc>
          <w:tcPr>
            <w:tcW w:w="992" w:type="dxa"/>
            <w:tcBorders>
              <w:top w:val="single" w:sz="4" w:space="0" w:color="auto"/>
              <w:left w:val="single" w:sz="4" w:space="0" w:color="auto"/>
              <w:bottom w:val="single" w:sz="4" w:space="0" w:color="auto"/>
              <w:right w:val="single" w:sz="4" w:space="0" w:color="auto"/>
            </w:tcBorders>
          </w:tcPr>
          <w:p w14:paraId="6CD5B00E" w14:textId="1545F964" w:rsidR="00DA6FB7" w:rsidRPr="008E158B" w:rsidRDefault="00DA6FB7" w:rsidP="00DA6FB7">
            <w:pPr>
              <w:ind w:right="-35" w:hanging="209"/>
              <w:jc w:val="right"/>
              <w:rPr>
                <w:b/>
                <w:sz w:val="22"/>
                <w:szCs w:val="22"/>
              </w:rPr>
            </w:pPr>
            <w:r w:rsidRPr="008E158B">
              <w:rPr>
                <w:b/>
                <w:sz w:val="22"/>
                <w:szCs w:val="22"/>
              </w:rPr>
              <w:t>1</w:t>
            </w:r>
            <w:r>
              <w:rPr>
                <w:b/>
                <w:sz w:val="22"/>
                <w:szCs w:val="22"/>
              </w:rPr>
              <w:t>0 624,83</w:t>
            </w:r>
          </w:p>
        </w:tc>
        <w:tc>
          <w:tcPr>
            <w:tcW w:w="928" w:type="dxa"/>
            <w:tcBorders>
              <w:top w:val="single" w:sz="4" w:space="0" w:color="auto"/>
              <w:left w:val="single" w:sz="4" w:space="0" w:color="auto"/>
              <w:bottom w:val="single" w:sz="4" w:space="0" w:color="auto"/>
              <w:right w:val="single" w:sz="4" w:space="0" w:color="auto"/>
            </w:tcBorders>
          </w:tcPr>
          <w:p w14:paraId="5CD003AB" w14:textId="77777777" w:rsidR="00DA6FB7" w:rsidRPr="008E158B" w:rsidRDefault="00DA6FB7" w:rsidP="00DA6FB7">
            <w:pPr>
              <w:jc w:val="right"/>
              <w:rPr>
                <w:b/>
                <w:sz w:val="22"/>
                <w:szCs w:val="22"/>
              </w:rPr>
            </w:pPr>
            <w:r>
              <w:rPr>
                <w:b/>
                <w:sz w:val="22"/>
                <w:szCs w:val="22"/>
              </w:rPr>
              <w:t>x</w:t>
            </w:r>
          </w:p>
        </w:tc>
      </w:tr>
    </w:tbl>
    <w:p w14:paraId="42831BD3" w14:textId="745E3930" w:rsidR="000C7758" w:rsidRDefault="000C7758" w:rsidP="000C7758">
      <w:pPr>
        <w:jc w:val="center"/>
      </w:pPr>
    </w:p>
    <w:p w14:paraId="2F9C9833" w14:textId="77777777" w:rsidR="000C7758" w:rsidRDefault="000C7758" w:rsidP="000C7758">
      <w:pPr>
        <w:jc w:val="center"/>
      </w:pPr>
      <w:r>
        <w:t>______________________________</w:t>
      </w:r>
    </w:p>
    <w:p w14:paraId="2587AA3B" w14:textId="77777777" w:rsidR="000C7758" w:rsidRDefault="000C7758" w:rsidP="000C7758">
      <w:pPr>
        <w:rPr>
          <w:b/>
        </w:rPr>
      </w:pPr>
    </w:p>
    <w:p w14:paraId="3E1FD9F5" w14:textId="1EB1FC1B" w:rsidR="006F4C30" w:rsidRPr="00407B07" w:rsidRDefault="006F4C30" w:rsidP="006F4C30">
      <w:pPr>
        <w:overflowPunct w:val="0"/>
        <w:autoSpaceDE w:val="0"/>
        <w:autoSpaceDN w:val="0"/>
        <w:adjustRightInd w:val="0"/>
        <w:jc w:val="center"/>
        <w:rPr>
          <w:b/>
          <w:szCs w:val="20"/>
        </w:rPr>
      </w:pPr>
      <w:r w:rsidRPr="00180B27">
        <w:rPr>
          <w:b/>
        </w:rPr>
        <w:lastRenderedPageBreak/>
        <w:t>SAVIVALDYBĖS TARYBOS SP</w:t>
      </w:r>
      <w:r>
        <w:rPr>
          <w:b/>
        </w:rPr>
        <w:t>RENDIMO „</w:t>
      </w:r>
      <w:r w:rsidRPr="006F4C30">
        <w:rPr>
          <w:b/>
          <w:caps/>
        </w:rPr>
        <w:t>dėl anykščių rajono savivaldybei nuosavybės teise priklausančio turto perdavimo anykščių antano vienuolio progimnazijai</w:t>
      </w:r>
      <w:r>
        <w:rPr>
          <w:b/>
          <w:caps/>
        </w:rPr>
        <w:t xml:space="preserve"> </w:t>
      </w:r>
      <w:r w:rsidR="0089373D">
        <w:rPr>
          <w:b/>
          <w:caps/>
        </w:rPr>
        <w:t xml:space="preserve">IR </w:t>
      </w:r>
      <w:r w:rsidR="0089373D" w:rsidRPr="0089373D">
        <w:rPr>
          <w:b/>
          <w:caps/>
        </w:rPr>
        <w:t xml:space="preserve">ANYKŠČIŲ ANTANO BARANAUSKO PAGRINDINEI MOKYKLAI </w:t>
      </w:r>
      <w:r w:rsidRPr="006F4C30">
        <w:rPr>
          <w:b/>
          <w:caps/>
        </w:rPr>
        <w:t>VALDYTI, NAUDOTI IR DISPONUOTI JUO PATIKĖJIMO TEISE</w:t>
      </w:r>
      <w:r>
        <w:rPr>
          <w:b/>
          <w:caps/>
        </w:rPr>
        <w:t>“</w:t>
      </w:r>
      <w:r>
        <w:rPr>
          <w:b/>
        </w:rPr>
        <w:t xml:space="preserve"> </w:t>
      </w:r>
      <w:r w:rsidRPr="00180B27">
        <w:rPr>
          <w:b/>
        </w:rPr>
        <w:t xml:space="preserve">PROJEKTO </w:t>
      </w:r>
      <w:r>
        <w:rPr>
          <w:b/>
        </w:rPr>
        <w:t>AIŠKINAMASIS RAŠTAS</w:t>
      </w:r>
    </w:p>
    <w:p w14:paraId="66F94FA9" w14:textId="77777777" w:rsidR="006F4C30" w:rsidRDefault="006F4C30" w:rsidP="006F4C30">
      <w:pPr>
        <w:ind w:firstLine="720"/>
        <w:jc w:val="both"/>
        <w:rPr>
          <w:b/>
        </w:rPr>
      </w:pPr>
    </w:p>
    <w:p w14:paraId="693E3ECA" w14:textId="77777777" w:rsidR="002C7B8A" w:rsidRDefault="002C7B8A" w:rsidP="002C7B8A">
      <w:pPr>
        <w:tabs>
          <w:tab w:val="left" w:pos="993"/>
        </w:tabs>
        <w:jc w:val="both"/>
        <w:rPr>
          <w:b/>
        </w:rPr>
      </w:pPr>
      <w:r>
        <w:rPr>
          <w:b/>
        </w:rPr>
        <w:t xml:space="preserve">1. </w:t>
      </w:r>
      <w:r w:rsidRPr="00BD6314">
        <w:rPr>
          <w:b/>
        </w:rPr>
        <w:t>Sprendimo projekto tikslai ir uždaviniai:</w:t>
      </w:r>
    </w:p>
    <w:p w14:paraId="13FBC837" w14:textId="77777777" w:rsidR="002C7B8A" w:rsidRDefault="002C7B8A" w:rsidP="002C7B8A">
      <w:pPr>
        <w:tabs>
          <w:tab w:val="left" w:pos="993"/>
        </w:tabs>
        <w:jc w:val="both"/>
        <w:rPr>
          <w:b/>
        </w:rPr>
      </w:pPr>
    </w:p>
    <w:p w14:paraId="1E9C4A1F" w14:textId="680094A7" w:rsidR="00DA6FB7" w:rsidRDefault="000C7758" w:rsidP="000C7758">
      <w:pPr>
        <w:spacing w:line="360" w:lineRule="auto"/>
        <w:ind w:firstLine="567"/>
        <w:jc w:val="both"/>
      </w:pPr>
      <w:r w:rsidRPr="00DA6FB7">
        <w:rPr>
          <w:color w:val="000000" w:themeColor="text1"/>
        </w:rPr>
        <w:t>Gautas biudžetinės įstaigos Anykščių Antano Vienuolio progimnazijos 202</w:t>
      </w:r>
      <w:r w:rsidR="00DA6FB7" w:rsidRPr="00DA6FB7">
        <w:rPr>
          <w:color w:val="000000" w:themeColor="text1"/>
        </w:rPr>
        <w:t>4</w:t>
      </w:r>
      <w:r w:rsidRPr="00DA6FB7">
        <w:rPr>
          <w:color w:val="000000" w:themeColor="text1"/>
        </w:rPr>
        <w:t xml:space="preserve"> m. </w:t>
      </w:r>
      <w:r w:rsidR="00DA6FB7" w:rsidRPr="00DA6FB7">
        <w:rPr>
          <w:color w:val="000000" w:themeColor="text1"/>
        </w:rPr>
        <w:t>birželio</w:t>
      </w:r>
      <w:r w:rsidR="0005149F" w:rsidRPr="00DA6FB7">
        <w:rPr>
          <w:color w:val="000000" w:themeColor="text1"/>
        </w:rPr>
        <w:t xml:space="preserve"> 1</w:t>
      </w:r>
      <w:r w:rsidR="00DA6FB7" w:rsidRPr="00DA6FB7">
        <w:rPr>
          <w:color w:val="000000" w:themeColor="text1"/>
        </w:rPr>
        <w:t>9</w:t>
      </w:r>
      <w:r w:rsidR="0005149F" w:rsidRPr="00DA6FB7">
        <w:rPr>
          <w:color w:val="000000" w:themeColor="text1"/>
        </w:rPr>
        <w:t xml:space="preserve"> d. prašymas Nr. S-</w:t>
      </w:r>
      <w:r w:rsidR="00DA6FB7" w:rsidRPr="00DA6FB7">
        <w:rPr>
          <w:color w:val="000000" w:themeColor="text1"/>
        </w:rPr>
        <w:t>73</w:t>
      </w:r>
      <w:r w:rsidRPr="00DA6FB7">
        <w:rPr>
          <w:color w:val="000000" w:themeColor="text1"/>
        </w:rPr>
        <w:t xml:space="preserve"> „Dėl turto perdavimo</w:t>
      </w:r>
      <w:r w:rsidR="00DA6FB7" w:rsidRPr="00DA6FB7">
        <w:rPr>
          <w:color w:val="000000" w:themeColor="text1"/>
        </w:rPr>
        <w:t xml:space="preserve"> patikėjimo teise“ ir biudžetinės įstaigos Anykščių Antano Baranausko pagrindinės mokyklos 2024 m. birželio 19 d. prašymas Nr. S-296 </w:t>
      </w:r>
      <w:r w:rsidR="00F63DCB">
        <w:rPr>
          <w:color w:val="000000" w:themeColor="text1"/>
        </w:rPr>
        <w:t xml:space="preserve">„Dėl licencijų perdavimo“, </w:t>
      </w:r>
      <w:r w:rsidRPr="00DA6FB7">
        <w:rPr>
          <w:color w:val="000000" w:themeColor="text1"/>
        </w:rPr>
        <w:t>kur</w:t>
      </w:r>
      <w:r w:rsidR="00F63DCB">
        <w:rPr>
          <w:color w:val="000000" w:themeColor="text1"/>
        </w:rPr>
        <w:t>iuose</w:t>
      </w:r>
      <w:r w:rsidRPr="00DA6FB7">
        <w:rPr>
          <w:color w:val="000000" w:themeColor="text1"/>
        </w:rPr>
        <w:t xml:space="preserve"> prašoma perduoti patikėjimo teise valdyti, naudoti ir disponuoti juo sprendimo projekte išvardintą ilgalaikį </w:t>
      </w:r>
      <w:r w:rsidR="0089373D" w:rsidRPr="00DA6FB7">
        <w:rPr>
          <w:color w:val="000000" w:themeColor="text1"/>
        </w:rPr>
        <w:t>ne</w:t>
      </w:r>
      <w:r w:rsidRPr="00DA6FB7">
        <w:rPr>
          <w:color w:val="000000" w:themeColor="text1"/>
        </w:rPr>
        <w:t xml:space="preserve">materialųjį turtą, įsigytą Anykščių rajono savivaldybei </w:t>
      </w:r>
      <w:r w:rsidR="00DA6FB7" w:rsidRPr="00DA6FB7">
        <w:rPr>
          <w:color w:val="000000" w:themeColor="text1"/>
        </w:rPr>
        <w:t xml:space="preserve">ir mokykloms pagal jungtinės veiklos sutartį (2024-02-12, Nr. 6-68) </w:t>
      </w:r>
      <w:r w:rsidRPr="00DA6FB7">
        <w:rPr>
          <w:color w:val="000000" w:themeColor="text1"/>
        </w:rPr>
        <w:t>įgyvendi</w:t>
      </w:r>
      <w:r w:rsidR="00DA6FB7" w:rsidRPr="00DA6FB7">
        <w:rPr>
          <w:color w:val="000000" w:themeColor="text1"/>
        </w:rPr>
        <w:t>nant</w:t>
      </w:r>
      <w:r w:rsidRPr="00DA6FB7">
        <w:rPr>
          <w:color w:val="000000" w:themeColor="text1"/>
        </w:rPr>
        <w:t xml:space="preserve"> projektą </w:t>
      </w:r>
      <w:r w:rsidR="00DA6FB7" w:rsidRPr="00DA6FB7">
        <w:rPr>
          <w:color w:val="000000" w:themeColor="text1"/>
        </w:rPr>
        <w:t xml:space="preserve">„Tūkstantmečio mokyklos </w:t>
      </w:r>
      <w:r w:rsidR="00DA6FB7">
        <w:t>II“</w:t>
      </w:r>
      <w:r w:rsidR="007C2440">
        <w:t xml:space="preserve"> Nr. 10-012-P-0001.</w:t>
      </w:r>
    </w:p>
    <w:p w14:paraId="2D4734B1" w14:textId="3FCB39C8" w:rsidR="002C7B8A" w:rsidRPr="002C7B8A" w:rsidRDefault="002C7B8A" w:rsidP="002C7B8A">
      <w:pPr>
        <w:spacing w:line="360" w:lineRule="auto"/>
        <w:ind w:firstLine="720"/>
        <w:jc w:val="both"/>
        <w:rPr>
          <w:bCs/>
        </w:rPr>
      </w:pPr>
      <w:r>
        <w:t xml:space="preserve">Siūlome perduoti Anykščių Antano Vienuolio progimnazijai </w:t>
      </w:r>
      <w:r w:rsidR="0089373D">
        <w:t xml:space="preserve">ir Anykščių Antano Baranausko pagrindinei mokyklai </w:t>
      </w:r>
      <w:r>
        <w:t xml:space="preserve">sprendimo projekte išvardintą turtą valdyti, naudoti ir disponuoti juo patikėjimo teise. </w:t>
      </w:r>
    </w:p>
    <w:p w14:paraId="315D4C68" w14:textId="5ABDE32B" w:rsidR="002C7B8A" w:rsidRPr="00BD6314" w:rsidRDefault="002C7B8A" w:rsidP="000C7758">
      <w:pPr>
        <w:spacing w:line="360" w:lineRule="auto"/>
        <w:jc w:val="both"/>
        <w:rPr>
          <w:b/>
        </w:rPr>
      </w:pPr>
      <w:r>
        <w:t xml:space="preserve">    </w:t>
      </w:r>
    </w:p>
    <w:p w14:paraId="6349028D" w14:textId="77777777" w:rsidR="002C7B8A" w:rsidRDefault="002C7B8A" w:rsidP="002C7B8A">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02F3D416" w14:textId="77777777" w:rsidR="002C7B8A" w:rsidRDefault="002C7B8A" w:rsidP="002C7B8A">
      <w:pPr>
        <w:tabs>
          <w:tab w:val="left" w:pos="993"/>
        </w:tabs>
        <w:jc w:val="both"/>
        <w:rPr>
          <w:b/>
        </w:rPr>
      </w:pPr>
    </w:p>
    <w:p w14:paraId="5F1C02F1" w14:textId="77777777" w:rsidR="002C7B8A" w:rsidRDefault="002C7B8A" w:rsidP="002C7B8A">
      <w:pPr>
        <w:spacing w:line="360" w:lineRule="auto"/>
        <w:jc w:val="both"/>
      </w:pPr>
      <w:r>
        <w:t xml:space="preserve">       Įgyvendinamos </w:t>
      </w:r>
      <w:r>
        <w:rPr>
          <w:bCs/>
        </w:rPr>
        <w:t>Lietuvos Respublikos valstybės ir savivaldybių turto valdymo, naudojimo ir disponavimo juo įstatymo 12 straipsnio 2 dalies nuostatos.</w:t>
      </w:r>
    </w:p>
    <w:p w14:paraId="50A9C52C" w14:textId="77777777" w:rsidR="002C7B8A" w:rsidRDefault="002C7B8A" w:rsidP="002C7B8A">
      <w:pPr>
        <w:jc w:val="both"/>
        <w:rPr>
          <w:b/>
        </w:rPr>
      </w:pPr>
      <w:r>
        <w:rPr>
          <w:b/>
        </w:rPr>
        <w:t>3. Lėšų poreikis ir šaltiniai:</w:t>
      </w:r>
    </w:p>
    <w:p w14:paraId="1BFE0FDD" w14:textId="77777777" w:rsidR="002C7B8A" w:rsidRDefault="002C7B8A" w:rsidP="002C7B8A">
      <w:pPr>
        <w:jc w:val="both"/>
        <w:rPr>
          <w:b/>
        </w:rPr>
      </w:pPr>
    </w:p>
    <w:p w14:paraId="7CB353D1" w14:textId="77777777" w:rsidR="002C7B8A" w:rsidRPr="00EA7694" w:rsidRDefault="002C7B8A" w:rsidP="002C7B8A">
      <w:pPr>
        <w:jc w:val="both"/>
      </w:pPr>
      <w:r w:rsidRPr="00EA7694">
        <w:t>Nėra.</w:t>
      </w:r>
    </w:p>
    <w:p w14:paraId="06A38485" w14:textId="77777777" w:rsidR="002C7B8A" w:rsidRDefault="002C7B8A" w:rsidP="002C7B8A">
      <w:pPr>
        <w:jc w:val="both"/>
        <w:rPr>
          <w:b/>
        </w:rPr>
      </w:pPr>
    </w:p>
    <w:p w14:paraId="4A1FA514" w14:textId="77777777" w:rsidR="002C7B8A" w:rsidRDefault="002C7B8A" w:rsidP="002C7B8A">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B0CC409" w14:textId="77777777" w:rsidR="002C7B8A" w:rsidRDefault="002C7B8A" w:rsidP="002C7B8A">
      <w:pPr>
        <w:jc w:val="both"/>
        <w:rPr>
          <w:b/>
        </w:rPr>
      </w:pPr>
    </w:p>
    <w:p w14:paraId="73C969F4" w14:textId="77777777" w:rsidR="002C7B8A" w:rsidRDefault="002C7B8A" w:rsidP="002C7B8A">
      <w:pPr>
        <w:spacing w:line="360" w:lineRule="auto"/>
        <w:jc w:val="both"/>
      </w:pPr>
      <w:r>
        <w:t xml:space="preserve">      Teisinio reguliavimo poveikio vertinimo rezultatai nevertinami. </w:t>
      </w:r>
    </w:p>
    <w:p w14:paraId="10F2A9EF" w14:textId="77777777" w:rsidR="002C7B8A" w:rsidRPr="00AF5B2D" w:rsidRDefault="002C7B8A" w:rsidP="002C7B8A">
      <w:pPr>
        <w:spacing w:line="360" w:lineRule="auto"/>
        <w:jc w:val="both"/>
      </w:pPr>
      <w:r>
        <w:t xml:space="preserve">       Neigiamų priimto sprendimo pasekmių nenumatoma.</w:t>
      </w:r>
    </w:p>
    <w:p w14:paraId="486DE5B4" w14:textId="77777777" w:rsidR="002C7B8A" w:rsidRDefault="002C7B8A" w:rsidP="002C7B8A">
      <w:pPr>
        <w:jc w:val="both"/>
        <w:rPr>
          <w:b/>
        </w:rPr>
      </w:pPr>
      <w:r w:rsidRPr="003B16DC">
        <w:rPr>
          <w:b/>
        </w:rPr>
        <w:t>5. Kokius teisės aktus būtina priimti, kokius galiojančius teisės aktus reikia pakeisti ar pripažinti netekusiais galios – kas ir kada juos turėtų priimti</w:t>
      </w:r>
      <w:r>
        <w:rPr>
          <w:b/>
        </w:rPr>
        <w:t>:</w:t>
      </w:r>
    </w:p>
    <w:p w14:paraId="3B1206DA" w14:textId="77777777" w:rsidR="002C7B8A" w:rsidRDefault="002C7B8A" w:rsidP="002C7B8A">
      <w:pPr>
        <w:jc w:val="both"/>
        <w:rPr>
          <w:b/>
        </w:rPr>
      </w:pPr>
    </w:p>
    <w:p w14:paraId="3D9DB894" w14:textId="77777777" w:rsidR="002C7B8A" w:rsidRDefault="002C7B8A" w:rsidP="002C7B8A">
      <w:pPr>
        <w:jc w:val="both"/>
      </w:pPr>
      <w:r>
        <w:t>Nereikia.</w:t>
      </w:r>
    </w:p>
    <w:p w14:paraId="66BEE85F" w14:textId="77777777" w:rsidR="002C7B8A" w:rsidRPr="00BD6314" w:rsidRDefault="002C7B8A" w:rsidP="002C7B8A">
      <w:pPr>
        <w:jc w:val="both"/>
      </w:pPr>
    </w:p>
    <w:p w14:paraId="44E55FD9" w14:textId="77777777" w:rsidR="002C7B8A" w:rsidRDefault="002C7B8A" w:rsidP="002C7B8A">
      <w:pPr>
        <w:jc w:val="both"/>
        <w:rPr>
          <w:b/>
        </w:rPr>
      </w:pPr>
      <w:r w:rsidRPr="003B16DC">
        <w:rPr>
          <w:b/>
        </w:rPr>
        <w:t>6. Sprendimo įgyvendinimo terminai – kas, ką ir kada turėtų atlikti</w:t>
      </w:r>
      <w:r>
        <w:rPr>
          <w:b/>
        </w:rPr>
        <w:t>:</w:t>
      </w:r>
    </w:p>
    <w:p w14:paraId="2E9AF1C8" w14:textId="77777777" w:rsidR="002C7B8A" w:rsidRDefault="002C7B8A" w:rsidP="002C7B8A">
      <w:pPr>
        <w:jc w:val="both"/>
        <w:rPr>
          <w:b/>
        </w:rPr>
      </w:pPr>
    </w:p>
    <w:p w14:paraId="093A595B" w14:textId="58760A0F" w:rsidR="002C7B8A" w:rsidRPr="003B16DC" w:rsidRDefault="002C7B8A" w:rsidP="002C7B8A">
      <w:pPr>
        <w:spacing w:line="360" w:lineRule="auto"/>
        <w:jc w:val="both"/>
        <w:rPr>
          <w:b/>
        </w:rPr>
      </w:pPr>
      <w:r>
        <w:t>Viešųjų pirkimų ir</w:t>
      </w:r>
      <w:r w:rsidR="0089373D">
        <w:t xml:space="preserve"> turto skyriaus vedėjui iki 2024</w:t>
      </w:r>
      <w:r>
        <w:t xml:space="preserve"> m</w:t>
      </w:r>
      <w:r w:rsidR="00DA6FB7">
        <w:t xml:space="preserve"> rugpjūčio 5</w:t>
      </w:r>
      <w:r>
        <w:t xml:space="preserve"> d. parengti turto pe</w:t>
      </w:r>
      <w:r w:rsidR="0089373D">
        <w:t>rdavimo-priėmimo aktus ir pateikti juos</w:t>
      </w:r>
      <w:r>
        <w:t xml:space="preserve"> pasirašyti Anykščių rajono savivaldybės administracijos ir Anykščių Antano Vienuolio progimnazijos</w:t>
      </w:r>
      <w:r w:rsidR="00E83538">
        <w:t xml:space="preserve"> ir </w:t>
      </w:r>
      <w:r w:rsidR="00E83538" w:rsidRPr="00E83538">
        <w:t>Anykščių Antano Baranausko pagrindinė</w:t>
      </w:r>
      <w:r w:rsidR="00E83538">
        <w:t>s mokyklos</w:t>
      </w:r>
      <w:r w:rsidR="00E83538" w:rsidRPr="00E83538">
        <w:t xml:space="preserve"> </w:t>
      </w:r>
      <w:r>
        <w:t>direktoriams.</w:t>
      </w:r>
    </w:p>
    <w:p w14:paraId="1E82A76A" w14:textId="77777777" w:rsidR="002C7B8A" w:rsidRDefault="002C7B8A" w:rsidP="002C7B8A">
      <w:pPr>
        <w:jc w:val="both"/>
        <w:rPr>
          <w:b/>
        </w:rPr>
      </w:pPr>
      <w:r w:rsidRPr="003B16DC">
        <w:rPr>
          <w:b/>
        </w:rPr>
        <w:lastRenderedPageBreak/>
        <w:t>7. Sprendimo projekto rengimo metu gauti specialistų vertinimai ir išvados</w:t>
      </w:r>
      <w:r>
        <w:rPr>
          <w:b/>
        </w:rPr>
        <w:t>:</w:t>
      </w:r>
    </w:p>
    <w:p w14:paraId="318E97F0" w14:textId="77777777" w:rsidR="00DE69C2" w:rsidRDefault="00DE69C2" w:rsidP="002C7B8A">
      <w:pPr>
        <w:jc w:val="both"/>
      </w:pPr>
    </w:p>
    <w:p w14:paraId="3A27A074" w14:textId="77777777" w:rsidR="002C7B8A" w:rsidRDefault="002C7B8A" w:rsidP="002C7B8A">
      <w:pPr>
        <w:jc w:val="both"/>
      </w:pPr>
      <w:r>
        <w:t>Negauti.</w:t>
      </w:r>
    </w:p>
    <w:p w14:paraId="1D436220" w14:textId="77777777" w:rsidR="002C7B8A" w:rsidRPr="00BD6314" w:rsidRDefault="002C7B8A" w:rsidP="002C7B8A">
      <w:pPr>
        <w:jc w:val="both"/>
      </w:pPr>
    </w:p>
    <w:p w14:paraId="3D183340" w14:textId="77777777" w:rsidR="002C7B8A" w:rsidRDefault="002C7B8A" w:rsidP="002C7B8A">
      <w:pPr>
        <w:rPr>
          <w:b/>
        </w:rPr>
      </w:pPr>
      <w:r w:rsidRPr="003B16DC">
        <w:rPr>
          <w:b/>
        </w:rPr>
        <w:t>8. Kiti reikalingi pagrindimai, skaičiavimai ir paaiškinimai</w:t>
      </w:r>
      <w:r>
        <w:rPr>
          <w:b/>
        </w:rPr>
        <w:t>:</w:t>
      </w:r>
    </w:p>
    <w:p w14:paraId="6472FEFB" w14:textId="77777777" w:rsidR="002C7B8A" w:rsidRDefault="002C7B8A" w:rsidP="002C7B8A">
      <w:pPr>
        <w:rPr>
          <w:b/>
        </w:rPr>
      </w:pPr>
    </w:p>
    <w:p w14:paraId="2AACD022" w14:textId="77777777" w:rsidR="002C7B8A" w:rsidRDefault="002C7B8A" w:rsidP="002C7B8A">
      <w:r>
        <w:t>Nėra.</w:t>
      </w:r>
    </w:p>
    <w:p w14:paraId="42B95FE0" w14:textId="77777777" w:rsidR="002C7B8A" w:rsidRPr="00481A1F" w:rsidRDefault="002C7B8A" w:rsidP="002C7B8A"/>
    <w:p w14:paraId="1CFB4B3A" w14:textId="77777777" w:rsidR="006F4C30" w:rsidRDefault="006F4C30" w:rsidP="006F4C30">
      <w:r>
        <w:rPr>
          <w:b/>
        </w:rPr>
        <w:t>9</w:t>
      </w:r>
      <w:r w:rsidRPr="003B16DC">
        <w:rPr>
          <w:b/>
        </w:rPr>
        <w:t>. Sprendimo projekto iniciatoriai ir rengėjai, pranešėjas</w:t>
      </w:r>
      <w:r>
        <w:rPr>
          <w:b/>
        </w:rPr>
        <w:t>:</w:t>
      </w:r>
      <w:r w:rsidRPr="003B16DC">
        <w:t xml:space="preserve"> </w:t>
      </w:r>
    </w:p>
    <w:p w14:paraId="6F81A5F1" w14:textId="77777777" w:rsidR="006F4C30" w:rsidRDefault="006F4C30" w:rsidP="006F4C30"/>
    <w:p w14:paraId="5BC7FF64" w14:textId="79C158DA" w:rsidR="006F4C30" w:rsidRDefault="006F4C30" w:rsidP="002C7B8A">
      <w:pPr>
        <w:spacing w:line="360" w:lineRule="auto"/>
      </w:pPr>
      <w:r>
        <w:t xml:space="preserve">Iniciatorius – </w:t>
      </w:r>
      <w:r w:rsidR="000C7758" w:rsidRPr="000C7758">
        <w:t>Anykšči</w:t>
      </w:r>
      <w:r w:rsidR="0089373D">
        <w:t>ų Antano Vienuolio progimnazija ir Anykščių Antano Baranausko pagrindinė mokykla.</w:t>
      </w:r>
    </w:p>
    <w:p w14:paraId="229D8E73" w14:textId="77777777" w:rsidR="006F4C30" w:rsidRDefault="006F4C30" w:rsidP="002C7B8A">
      <w:pPr>
        <w:spacing w:line="360" w:lineRule="auto"/>
      </w:pPr>
      <w:r>
        <w:t>Projekto rengėja – Viešųjų pirkimų ir turto skyriaus vedėja V. Vilkickaitė.</w:t>
      </w:r>
    </w:p>
    <w:p w14:paraId="116E9391" w14:textId="77777777" w:rsidR="006F4C30" w:rsidRDefault="006F4C30" w:rsidP="002C7B8A">
      <w:pPr>
        <w:spacing w:line="360" w:lineRule="auto"/>
      </w:pPr>
      <w:r>
        <w:t>Pranešėja – Viešųjų pirkimų ir turto skyriaus vedėja V. Vilkickaitė.</w:t>
      </w:r>
      <w:r w:rsidRPr="003B16DC">
        <w:t xml:space="preserve">            </w:t>
      </w:r>
    </w:p>
    <w:p w14:paraId="024BBE4C" w14:textId="5679CC69" w:rsidR="004512C6" w:rsidRDefault="004512C6" w:rsidP="00047929"/>
    <w:sectPr w:rsidR="004512C6" w:rsidSect="00EB5F9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pt;height:.7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3CE6A48"/>
    <w:multiLevelType w:val="hybridMultilevel"/>
    <w:tmpl w:val="93A0DCC8"/>
    <w:lvl w:ilvl="0" w:tplc="989E5306">
      <w:start w:val="1"/>
      <w:numFmt w:val="decimal"/>
      <w:lvlText w:val="%1."/>
      <w:lvlJc w:val="left"/>
      <w:pPr>
        <w:ind w:left="2771" w:hanging="360"/>
      </w:pPr>
      <w:rPr>
        <w:rFonts w:hint="default"/>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456873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8386206">
    <w:abstractNumId w:val="0"/>
  </w:num>
  <w:num w:numId="3" w16cid:durableId="1768965751">
    <w:abstractNumId w:val="4"/>
  </w:num>
  <w:num w:numId="4" w16cid:durableId="397947409">
    <w:abstractNumId w:val="3"/>
  </w:num>
  <w:num w:numId="5" w16cid:durableId="13932320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281F"/>
    <w:rsid w:val="00007919"/>
    <w:rsid w:val="00013D02"/>
    <w:rsid w:val="000208AF"/>
    <w:rsid w:val="000244DA"/>
    <w:rsid w:val="000256D5"/>
    <w:rsid w:val="00025CFE"/>
    <w:rsid w:val="00025E5D"/>
    <w:rsid w:val="00025FCE"/>
    <w:rsid w:val="00030198"/>
    <w:rsid w:val="00032EB3"/>
    <w:rsid w:val="00035D02"/>
    <w:rsid w:val="00037C97"/>
    <w:rsid w:val="000417BB"/>
    <w:rsid w:val="00047929"/>
    <w:rsid w:val="00050111"/>
    <w:rsid w:val="0005149F"/>
    <w:rsid w:val="000609EE"/>
    <w:rsid w:val="00080165"/>
    <w:rsid w:val="000823A8"/>
    <w:rsid w:val="000876CC"/>
    <w:rsid w:val="000902D6"/>
    <w:rsid w:val="000906FD"/>
    <w:rsid w:val="000A34DF"/>
    <w:rsid w:val="000A45D7"/>
    <w:rsid w:val="000A4D34"/>
    <w:rsid w:val="000A7A31"/>
    <w:rsid w:val="000B00A4"/>
    <w:rsid w:val="000B558D"/>
    <w:rsid w:val="000B5B82"/>
    <w:rsid w:val="000B61C1"/>
    <w:rsid w:val="000C04B2"/>
    <w:rsid w:val="000C0A29"/>
    <w:rsid w:val="000C703F"/>
    <w:rsid w:val="000C7758"/>
    <w:rsid w:val="000E2EB8"/>
    <w:rsid w:val="000E3467"/>
    <w:rsid w:val="000F5334"/>
    <w:rsid w:val="000F79EE"/>
    <w:rsid w:val="00103421"/>
    <w:rsid w:val="00116AA0"/>
    <w:rsid w:val="00116DB2"/>
    <w:rsid w:val="00122465"/>
    <w:rsid w:val="00123371"/>
    <w:rsid w:val="00133235"/>
    <w:rsid w:val="00135895"/>
    <w:rsid w:val="0014337F"/>
    <w:rsid w:val="001472DD"/>
    <w:rsid w:val="00153A91"/>
    <w:rsid w:val="00154C54"/>
    <w:rsid w:val="00161717"/>
    <w:rsid w:val="00162314"/>
    <w:rsid w:val="0016746B"/>
    <w:rsid w:val="00171F29"/>
    <w:rsid w:val="001777AB"/>
    <w:rsid w:val="0018468A"/>
    <w:rsid w:val="001878F6"/>
    <w:rsid w:val="00192337"/>
    <w:rsid w:val="001957E8"/>
    <w:rsid w:val="001A0423"/>
    <w:rsid w:val="001A2C08"/>
    <w:rsid w:val="001A52F2"/>
    <w:rsid w:val="001B5F2E"/>
    <w:rsid w:val="001C05AA"/>
    <w:rsid w:val="001C6737"/>
    <w:rsid w:val="001E2D78"/>
    <w:rsid w:val="001E3B27"/>
    <w:rsid w:val="001E49E0"/>
    <w:rsid w:val="001F406B"/>
    <w:rsid w:val="001F4631"/>
    <w:rsid w:val="001F5590"/>
    <w:rsid w:val="00200D43"/>
    <w:rsid w:val="00203A2B"/>
    <w:rsid w:val="00207FCA"/>
    <w:rsid w:val="00216A38"/>
    <w:rsid w:val="00225D88"/>
    <w:rsid w:val="00227038"/>
    <w:rsid w:val="00231F62"/>
    <w:rsid w:val="0024455D"/>
    <w:rsid w:val="00244F9B"/>
    <w:rsid w:val="002536E5"/>
    <w:rsid w:val="00256D1E"/>
    <w:rsid w:val="00261D2E"/>
    <w:rsid w:val="0027032A"/>
    <w:rsid w:val="00282B10"/>
    <w:rsid w:val="00287C5B"/>
    <w:rsid w:val="00291435"/>
    <w:rsid w:val="00293631"/>
    <w:rsid w:val="002952B1"/>
    <w:rsid w:val="002A413E"/>
    <w:rsid w:val="002A61E6"/>
    <w:rsid w:val="002B1A98"/>
    <w:rsid w:val="002B2A88"/>
    <w:rsid w:val="002B55AF"/>
    <w:rsid w:val="002B6C80"/>
    <w:rsid w:val="002C4A7E"/>
    <w:rsid w:val="002C7B8A"/>
    <w:rsid w:val="002D0FD8"/>
    <w:rsid w:val="002D1DA3"/>
    <w:rsid w:val="002D2E55"/>
    <w:rsid w:val="002D2F65"/>
    <w:rsid w:val="002D4F89"/>
    <w:rsid w:val="002D6908"/>
    <w:rsid w:val="002E1EC7"/>
    <w:rsid w:val="002E258F"/>
    <w:rsid w:val="002E6FEC"/>
    <w:rsid w:val="002F2ED4"/>
    <w:rsid w:val="002F7618"/>
    <w:rsid w:val="003045E1"/>
    <w:rsid w:val="00316563"/>
    <w:rsid w:val="00325967"/>
    <w:rsid w:val="003330DF"/>
    <w:rsid w:val="003333AC"/>
    <w:rsid w:val="003419BA"/>
    <w:rsid w:val="00344468"/>
    <w:rsid w:val="003560E6"/>
    <w:rsid w:val="00365163"/>
    <w:rsid w:val="003740F2"/>
    <w:rsid w:val="00375013"/>
    <w:rsid w:val="00382C6C"/>
    <w:rsid w:val="00386B3E"/>
    <w:rsid w:val="00392348"/>
    <w:rsid w:val="003A0653"/>
    <w:rsid w:val="003A2BEC"/>
    <w:rsid w:val="003A4754"/>
    <w:rsid w:val="003A47A3"/>
    <w:rsid w:val="003B387C"/>
    <w:rsid w:val="003C090A"/>
    <w:rsid w:val="003C257C"/>
    <w:rsid w:val="003D5197"/>
    <w:rsid w:val="003D5E93"/>
    <w:rsid w:val="003E050F"/>
    <w:rsid w:val="003E07A7"/>
    <w:rsid w:val="003E4AF7"/>
    <w:rsid w:val="003E6DE8"/>
    <w:rsid w:val="003F443D"/>
    <w:rsid w:val="003F6AC7"/>
    <w:rsid w:val="003F767A"/>
    <w:rsid w:val="00402D08"/>
    <w:rsid w:val="004120E7"/>
    <w:rsid w:val="00412B1A"/>
    <w:rsid w:val="0041678F"/>
    <w:rsid w:val="0041696F"/>
    <w:rsid w:val="00421BEE"/>
    <w:rsid w:val="00424615"/>
    <w:rsid w:val="00424E05"/>
    <w:rsid w:val="00427A07"/>
    <w:rsid w:val="00430EB3"/>
    <w:rsid w:val="0043293F"/>
    <w:rsid w:val="00444978"/>
    <w:rsid w:val="004512C6"/>
    <w:rsid w:val="004546F2"/>
    <w:rsid w:val="004609DF"/>
    <w:rsid w:val="004639C2"/>
    <w:rsid w:val="00474347"/>
    <w:rsid w:val="0048602C"/>
    <w:rsid w:val="004875AB"/>
    <w:rsid w:val="004A1F8E"/>
    <w:rsid w:val="004A4151"/>
    <w:rsid w:val="004C663D"/>
    <w:rsid w:val="004D32D0"/>
    <w:rsid w:val="004D66A2"/>
    <w:rsid w:val="004E0A75"/>
    <w:rsid w:val="004E46B3"/>
    <w:rsid w:val="004E4CA0"/>
    <w:rsid w:val="004E59D4"/>
    <w:rsid w:val="004E6DC6"/>
    <w:rsid w:val="004E7106"/>
    <w:rsid w:val="004F0D97"/>
    <w:rsid w:val="004F4DA8"/>
    <w:rsid w:val="005055C1"/>
    <w:rsid w:val="00512063"/>
    <w:rsid w:val="0051318C"/>
    <w:rsid w:val="00515515"/>
    <w:rsid w:val="005174D8"/>
    <w:rsid w:val="00520887"/>
    <w:rsid w:val="00522F67"/>
    <w:rsid w:val="00524BED"/>
    <w:rsid w:val="00532F55"/>
    <w:rsid w:val="0054074E"/>
    <w:rsid w:val="00540823"/>
    <w:rsid w:val="0054586A"/>
    <w:rsid w:val="005466AA"/>
    <w:rsid w:val="0054697E"/>
    <w:rsid w:val="00552AD1"/>
    <w:rsid w:val="00555F5A"/>
    <w:rsid w:val="005671DB"/>
    <w:rsid w:val="005726AA"/>
    <w:rsid w:val="00580B27"/>
    <w:rsid w:val="00583D27"/>
    <w:rsid w:val="005902AB"/>
    <w:rsid w:val="005A1A4B"/>
    <w:rsid w:val="005A542E"/>
    <w:rsid w:val="005B1E2A"/>
    <w:rsid w:val="005C4B96"/>
    <w:rsid w:val="005C72E7"/>
    <w:rsid w:val="005D0232"/>
    <w:rsid w:val="005D6223"/>
    <w:rsid w:val="005D7918"/>
    <w:rsid w:val="005D7F40"/>
    <w:rsid w:val="005E0199"/>
    <w:rsid w:val="005E2B1A"/>
    <w:rsid w:val="005E32B4"/>
    <w:rsid w:val="005E439F"/>
    <w:rsid w:val="005E45A2"/>
    <w:rsid w:val="005F2527"/>
    <w:rsid w:val="005F4C74"/>
    <w:rsid w:val="00607A3E"/>
    <w:rsid w:val="00617D19"/>
    <w:rsid w:val="0062349B"/>
    <w:rsid w:val="0062506A"/>
    <w:rsid w:val="00631F87"/>
    <w:rsid w:val="006360EF"/>
    <w:rsid w:val="006412C4"/>
    <w:rsid w:val="00642D47"/>
    <w:rsid w:val="00645911"/>
    <w:rsid w:val="006516ED"/>
    <w:rsid w:val="00657974"/>
    <w:rsid w:val="0066137B"/>
    <w:rsid w:val="006644EE"/>
    <w:rsid w:val="006651B1"/>
    <w:rsid w:val="00665BD7"/>
    <w:rsid w:val="006725EA"/>
    <w:rsid w:val="006834A7"/>
    <w:rsid w:val="006A19D4"/>
    <w:rsid w:val="006A676B"/>
    <w:rsid w:val="006B3826"/>
    <w:rsid w:val="006B47DA"/>
    <w:rsid w:val="006C570A"/>
    <w:rsid w:val="006C5CD8"/>
    <w:rsid w:val="006C7360"/>
    <w:rsid w:val="006D1040"/>
    <w:rsid w:val="006D622B"/>
    <w:rsid w:val="006E435C"/>
    <w:rsid w:val="006E6FF6"/>
    <w:rsid w:val="006E7AF1"/>
    <w:rsid w:val="006F264A"/>
    <w:rsid w:val="006F2FA4"/>
    <w:rsid w:val="006F4C30"/>
    <w:rsid w:val="007005C3"/>
    <w:rsid w:val="00704699"/>
    <w:rsid w:val="007057CF"/>
    <w:rsid w:val="00705DF7"/>
    <w:rsid w:val="0070635F"/>
    <w:rsid w:val="007065FA"/>
    <w:rsid w:val="00707213"/>
    <w:rsid w:val="007156F0"/>
    <w:rsid w:val="00715A2E"/>
    <w:rsid w:val="00724B34"/>
    <w:rsid w:val="00736039"/>
    <w:rsid w:val="0073650B"/>
    <w:rsid w:val="00740A42"/>
    <w:rsid w:val="00747FC4"/>
    <w:rsid w:val="007613B5"/>
    <w:rsid w:val="00763E4A"/>
    <w:rsid w:val="0077227F"/>
    <w:rsid w:val="00785CE7"/>
    <w:rsid w:val="007939F2"/>
    <w:rsid w:val="007A3E26"/>
    <w:rsid w:val="007B0F98"/>
    <w:rsid w:val="007B52B6"/>
    <w:rsid w:val="007B6881"/>
    <w:rsid w:val="007B767B"/>
    <w:rsid w:val="007C1AEB"/>
    <w:rsid w:val="007C2440"/>
    <w:rsid w:val="007C537D"/>
    <w:rsid w:val="007D7160"/>
    <w:rsid w:val="007F1C55"/>
    <w:rsid w:val="007F2E90"/>
    <w:rsid w:val="007F7D38"/>
    <w:rsid w:val="00805805"/>
    <w:rsid w:val="0081141C"/>
    <w:rsid w:val="008117B1"/>
    <w:rsid w:val="00814B00"/>
    <w:rsid w:val="00820E6B"/>
    <w:rsid w:val="008243BB"/>
    <w:rsid w:val="0083378C"/>
    <w:rsid w:val="00837780"/>
    <w:rsid w:val="00837A66"/>
    <w:rsid w:val="008438F7"/>
    <w:rsid w:val="0085003D"/>
    <w:rsid w:val="00851A73"/>
    <w:rsid w:val="00851C1E"/>
    <w:rsid w:val="00853EB7"/>
    <w:rsid w:val="0087588E"/>
    <w:rsid w:val="008771E0"/>
    <w:rsid w:val="0089263D"/>
    <w:rsid w:val="0089373D"/>
    <w:rsid w:val="0089456E"/>
    <w:rsid w:val="008A3723"/>
    <w:rsid w:val="008A3E04"/>
    <w:rsid w:val="008B06A6"/>
    <w:rsid w:val="008B07F7"/>
    <w:rsid w:val="008D29A0"/>
    <w:rsid w:val="008E1262"/>
    <w:rsid w:val="008E158B"/>
    <w:rsid w:val="008E60C5"/>
    <w:rsid w:val="008E6A55"/>
    <w:rsid w:val="008F6B06"/>
    <w:rsid w:val="008F775A"/>
    <w:rsid w:val="00901518"/>
    <w:rsid w:val="009077A0"/>
    <w:rsid w:val="00924EAA"/>
    <w:rsid w:val="00927372"/>
    <w:rsid w:val="00927E86"/>
    <w:rsid w:val="00932AA0"/>
    <w:rsid w:val="00934212"/>
    <w:rsid w:val="009342D6"/>
    <w:rsid w:val="009377E6"/>
    <w:rsid w:val="009417CE"/>
    <w:rsid w:val="00946586"/>
    <w:rsid w:val="00951262"/>
    <w:rsid w:val="00953AC9"/>
    <w:rsid w:val="00973F6C"/>
    <w:rsid w:val="009740E7"/>
    <w:rsid w:val="009740F5"/>
    <w:rsid w:val="00982410"/>
    <w:rsid w:val="009847B8"/>
    <w:rsid w:val="00994DAA"/>
    <w:rsid w:val="00997B84"/>
    <w:rsid w:val="009A6DFA"/>
    <w:rsid w:val="009B0A6F"/>
    <w:rsid w:val="009B4470"/>
    <w:rsid w:val="009D3805"/>
    <w:rsid w:val="009D7F31"/>
    <w:rsid w:val="009E358F"/>
    <w:rsid w:val="009F4998"/>
    <w:rsid w:val="009F4CAF"/>
    <w:rsid w:val="00A0074F"/>
    <w:rsid w:val="00A015DC"/>
    <w:rsid w:val="00A03BC7"/>
    <w:rsid w:val="00A03EF7"/>
    <w:rsid w:val="00A047D4"/>
    <w:rsid w:val="00A11160"/>
    <w:rsid w:val="00A11334"/>
    <w:rsid w:val="00A13382"/>
    <w:rsid w:val="00A16511"/>
    <w:rsid w:val="00A30CE9"/>
    <w:rsid w:val="00A3386F"/>
    <w:rsid w:val="00A3587D"/>
    <w:rsid w:val="00A36C4D"/>
    <w:rsid w:val="00A46462"/>
    <w:rsid w:val="00A47F33"/>
    <w:rsid w:val="00A52EFA"/>
    <w:rsid w:val="00A53A6C"/>
    <w:rsid w:val="00A57BB0"/>
    <w:rsid w:val="00A613A4"/>
    <w:rsid w:val="00A659F8"/>
    <w:rsid w:val="00A66CF6"/>
    <w:rsid w:val="00A73EF8"/>
    <w:rsid w:val="00A752E3"/>
    <w:rsid w:val="00A75E4B"/>
    <w:rsid w:val="00A8208D"/>
    <w:rsid w:val="00A8241B"/>
    <w:rsid w:val="00A877A6"/>
    <w:rsid w:val="00AA0F47"/>
    <w:rsid w:val="00AA3196"/>
    <w:rsid w:val="00AA6E74"/>
    <w:rsid w:val="00AA7F59"/>
    <w:rsid w:val="00AB03C1"/>
    <w:rsid w:val="00AB6D74"/>
    <w:rsid w:val="00AC275A"/>
    <w:rsid w:val="00AC42D0"/>
    <w:rsid w:val="00AC4D20"/>
    <w:rsid w:val="00AF06A4"/>
    <w:rsid w:val="00AF5EE1"/>
    <w:rsid w:val="00B04349"/>
    <w:rsid w:val="00B06DCD"/>
    <w:rsid w:val="00B07825"/>
    <w:rsid w:val="00B2255E"/>
    <w:rsid w:val="00B25C8E"/>
    <w:rsid w:val="00B32500"/>
    <w:rsid w:val="00B414D5"/>
    <w:rsid w:val="00B54686"/>
    <w:rsid w:val="00B57B11"/>
    <w:rsid w:val="00B67719"/>
    <w:rsid w:val="00B945B1"/>
    <w:rsid w:val="00B9723A"/>
    <w:rsid w:val="00BA15BC"/>
    <w:rsid w:val="00BA3613"/>
    <w:rsid w:val="00BA6EF4"/>
    <w:rsid w:val="00BB090A"/>
    <w:rsid w:val="00BC1134"/>
    <w:rsid w:val="00BC2C88"/>
    <w:rsid w:val="00BC2F06"/>
    <w:rsid w:val="00BD23F3"/>
    <w:rsid w:val="00BD414B"/>
    <w:rsid w:val="00BD6150"/>
    <w:rsid w:val="00BE56DE"/>
    <w:rsid w:val="00BF295D"/>
    <w:rsid w:val="00BF502B"/>
    <w:rsid w:val="00BF722A"/>
    <w:rsid w:val="00C01F75"/>
    <w:rsid w:val="00C0338A"/>
    <w:rsid w:val="00C20E0E"/>
    <w:rsid w:val="00C33175"/>
    <w:rsid w:val="00C36042"/>
    <w:rsid w:val="00C40C21"/>
    <w:rsid w:val="00C428AB"/>
    <w:rsid w:val="00C44F16"/>
    <w:rsid w:val="00C47423"/>
    <w:rsid w:val="00C525B8"/>
    <w:rsid w:val="00C559AD"/>
    <w:rsid w:val="00C57D32"/>
    <w:rsid w:val="00C60568"/>
    <w:rsid w:val="00C6133A"/>
    <w:rsid w:val="00C61F79"/>
    <w:rsid w:val="00C62471"/>
    <w:rsid w:val="00C63767"/>
    <w:rsid w:val="00C6411C"/>
    <w:rsid w:val="00C65169"/>
    <w:rsid w:val="00C83C34"/>
    <w:rsid w:val="00C860B2"/>
    <w:rsid w:val="00C93B48"/>
    <w:rsid w:val="00C947B2"/>
    <w:rsid w:val="00C94A0D"/>
    <w:rsid w:val="00CA1D18"/>
    <w:rsid w:val="00CA5CA0"/>
    <w:rsid w:val="00CA716E"/>
    <w:rsid w:val="00CB12E5"/>
    <w:rsid w:val="00CB787D"/>
    <w:rsid w:val="00CC79D4"/>
    <w:rsid w:val="00CD2D48"/>
    <w:rsid w:val="00CD5480"/>
    <w:rsid w:val="00CD5FC3"/>
    <w:rsid w:val="00CE49F5"/>
    <w:rsid w:val="00CE5DDB"/>
    <w:rsid w:val="00CE7A02"/>
    <w:rsid w:val="00CE7AE0"/>
    <w:rsid w:val="00CF0CD7"/>
    <w:rsid w:val="00CF2EBF"/>
    <w:rsid w:val="00CF70C5"/>
    <w:rsid w:val="00D02FF4"/>
    <w:rsid w:val="00D06AD4"/>
    <w:rsid w:val="00D07817"/>
    <w:rsid w:val="00D10F15"/>
    <w:rsid w:val="00D11F57"/>
    <w:rsid w:val="00D12B44"/>
    <w:rsid w:val="00D16D85"/>
    <w:rsid w:val="00D1791B"/>
    <w:rsid w:val="00D21660"/>
    <w:rsid w:val="00D2369A"/>
    <w:rsid w:val="00D3511F"/>
    <w:rsid w:val="00D35979"/>
    <w:rsid w:val="00D37840"/>
    <w:rsid w:val="00D40D81"/>
    <w:rsid w:val="00D428CF"/>
    <w:rsid w:val="00D52ED2"/>
    <w:rsid w:val="00D820A8"/>
    <w:rsid w:val="00D82823"/>
    <w:rsid w:val="00D8753C"/>
    <w:rsid w:val="00D95685"/>
    <w:rsid w:val="00DA02FA"/>
    <w:rsid w:val="00DA45B4"/>
    <w:rsid w:val="00DA6FB7"/>
    <w:rsid w:val="00DB030D"/>
    <w:rsid w:val="00DB2CD9"/>
    <w:rsid w:val="00DB4439"/>
    <w:rsid w:val="00DC2870"/>
    <w:rsid w:val="00DC48AF"/>
    <w:rsid w:val="00DC4B35"/>
    <w:rsid w:val="00DC75F7"/>
    <w:rsid w:val="00DC7B69"/>
    <w:rsid w:val="00DD565F"/>
    <w:rsid w:val="00DD652A"/>
    <w:rsid w:val="00DD7E97"/>
    <w:rsid w:val="00DE0FD5"/>
    <w:rsid w:val="00DE69C2"/>
    <w:rsid w:val="00DE7580"/>
    <w:rsid w:val="00DF61DE"/>
    <w:rsid w:val="00E0096F"/>
    <w:rsid w:val="00E02427"/>
    <w:rsid w:val="00E0324E"/>
    <w:rsid w:val="00E125C9"/>
    <w:rsid w:val="00E133B1"/>
    <w:rsid w:val="00E142AA"/>
    <w:rsid w:val="00E15DCF"/>
    <w:rsid w:val="00E217B5"/>
    <w:rsid w:val="00E271E4"/>
    <w:rsid w:val="00E3712E"/>
    <w:rsid w:val="00E5760F"/>
    <w:rsid w:val="00E64E53"/>
    <w:rsid w:val="00E67835"/>
    <w:rsid w:val="00E771EA"/>
    <w:rsid w:val="00E807B4"/>
    <w:rsid w:val="00E83538"/>
    <w:rsid w:val="00E839EE"/>
    <w:rsid w:val="00E83DD7"/>
    <w:rsid w:val="00E8527F"/>
    <w:rsid w:val="00E85627"/>
    <w:rsid w:val="00E872D7"/>
    <w:rsid w:val="00E92EEC"/>
    <w:rsid w:val="00E9325C"/>
    <w:rsid w:val="00E95D1F"/>
    <w:rsid w:val="00E960F3"/>
    <w:rsid w:val="00E970DE"/>
    <w:rsid w:val="00EA4031"/>
    <w:rsid w:val="00EA5043"/>
    <w:rsid w:val="00EB5F98"/>
    <w:rsid w:val="00EB6B7D"/>
    <w:rsid w:val="00EC72A8"/>
    <w:rsid w:val="00EE32C6"/>
    <w:rsid w:val="00EE6507"/>
    <w:rsid w:val="00EF25B0"/>
    <w:rsid w:val="00F02A5E"/>
    <w:rsid w:val="00F07EB7"/>
    <w:rsid w:val="00F10EDA"/>
    <w:rsid w:val="00F12433"/>
    <w:rsid w:val="00F20F5E"/>
    <w:rsid w:val="00F221FB"/>
    <w:rsid w:val="00F22292"/>
    <w:rsid w:val="00F25D4C"/>
    <w:rsid w:val="00F30A87"/>
    <w:rsid w:val="00F37FF1"/>
    <w:rsid w:val="00F4521F"/>
    <w:rsid w:val="00F4547F"/>
    <w:rsid w:val="00F46BDC"/>
    <w:rsid w:val="00F50E69"/>
    <w:rsid w:val="00F53B5C"/>
    <w:rsid w:val="00F57F80"/>
    <w:rsid w:val="00F63AB9"/>
    <w:rsid w:val="00F63DCB"/>
    <w:rsid w:val="00F67BA6"/>
    <w:rsid w:val="00F831FC"/>
    <w:rsid w:val="00F8362B"/>
    <w:rsid w:val="00F90B93"/>
    <w:rsid w:val="00F96666"/>
    <w:rsid w:val="00FA1BED"/>
    <w:rsid w:val="00FA5BAC"/>
    <w:rsid w:val="00FA63A6"/>
    <w:rsid w:val="00FB078F"/>
    <w:rsid w:val="00FB07F4"/>
    <w:rsid w:val="00FC11A5"/>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3835"/>
  <w15:docId w15:val="{EEAF7C19-60C1-4458-BAE0-70D71E09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44e2b9348d40dcbacbc605c466945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8C34-8E18-42AE-80FE-24115235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6e44e2b9348d40dcbacbc605c4669457</Template>
  <TotalTime>269</TotalTime>
  <Pages>15</Pages>
  <Words>3909</Words>
  <Characters>22286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Dėl Anykščių rajono savivaldybei nuosavybės teise priklausančio turto perdavimo Anykščių Antano Vienuolio progimnazijai valdyti, naudoti ir disponuoti juo patikėjimo teise</vt:lpstr>
    </vt:vector>
  </TitlesOfParts>
  <Manager>2022-06-03</Manager>
  <Company/>
  <LinksUpToDate>false</LinksUpToDate>
  <CharactersWithSpaces>26143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savivaldybei nuosavybės teise priklausančio turto perdavimo Anykščių Antano Vienuolio progimnazijai valdyti, naudoti ir disponuoti juo patikėjimo teise</dc:title>
  <dc:subject>1-TS-194</dc:subject>
  <dc:creator>ANYKŠČIŲ RAJONO SAVIVALDYBĖS TARYBA</dc:creator>
  <cp:keywords/>
  <dc:description/>
  <cp:lastModifiedBy>MS</cp:lastModifiedBy>
  <cp:revision>23</cp:revision>
  <cp:lastPrinted>2022-03-10T11:14:00Z</cp:lastPrinted>
  <dcterms:created xsi:type="dcterms:W3CDTF">2023-10-02T08:07:00Z</dcterms:created>
  <dcterms:modified xsi:type="dcterms:W3CDTF">2024-07-15T13:09:00Z</dcterms:modified>
  <cp:category>SPRENDIMAS</cp:category>
</cp:coreProperties>
</file>